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91D" w:rsidRPr="00C25846" w:rsidRDefault="0076791D" w:rsidP="00C258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MO"/>
        </w:rPr>
      </w:pPr>
      <w:r w:rsidRPr="00C25846">
        <w:rPr>
          <w:rFonts w:ascii="Times New Roman" w:hAnsi="Times New Roman"/>
          <w:b/>
          <w:sz w:val="28"/>
          <w:szCs w:val="28"/>
        </w:rPr>
        <w:t xml:space="preserve">Тақырыптық-күнтізбелік жоспар </w:t>
      </w:r>
      <w:r w:rsidRPr="00C25846">
        <w:rPr>
          <w:rFonts w:ascii="Times New Roman" w:hAnsi="Times New Roman"/>
          <w:b/>
          <w:sz w:val="28"/>
          <w:szCs w:val="28"/>
          <w:lang w:val="ru-MO"/>
        </w:rPr>
        <w:t>2014-2015 оқу жылына</w:t>
      </w:r>
    </w:p>
    <w:p w:rsidR="0076791D" w:rsidRPr="00C25846" w:rsidRDefault="0076791D" w:rsidP="00C25846">
      <w:pPr>
        <w:spacing w:after="0" w:line="240" w:lineRule="auto"/>
        <w:rPr>
          <w:rFonts w:ascii="Times New Roman" w:hAnsi="Times New Roman"/>
          <w:sz w:val="28"/>
          <w:szCs w:val="28"/>
          <w:lang w:val="ru-MO"/>
        </w:rPr>
      </w:pPr>
    </w:p>
    <w:p w:rsidR="0076791D" w:rsidRPr="00C25846" w:rsidRDefault="0076791D" w:rsidP="00C2584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 w:rsidRPr="00C25846"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>ИНФОРМАТИКА</w:t>
      </w:r>
    </w:p>
    <w:p w:rsidR="0076791D" w:rsidRPr="00C25846" w:rsidRDefault="0076791D" w:rsidP="00C258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vertAlign w:val="superscript"/>
          <w:lang w:val="kk-KZ"/>
        </w:rPr>
      </w:pPr>
      <w:r w:rsidRPr="00C25846">
        <w:rPr>
          <w:rFonts w:ascii="Times New Roman" w:hAnsi="Times New Roman"/>
          <w:b/>
          <w:sz w:val="28"/>
          <w:szCs w:val="28"/>
          <w:vertAlign w:val="superscript"/>
          <w:lang w:val="kk-KZ"/>
        </w:rPr>
        <w:t>ПӘНІ</w:t>
      </w:r>
    </w:p>
    <w:p w:rsidR="0076791D" w:rsidRPr="00C25846" w:rsidRDefault="0076791D" w:rsidP="00C25846">
      <w:pPr>
        <w:spacing w:after="0" w:line="240" w:lineRule="auto"/>
        <w:rPr>
          <w:rFonts w:ascii="Times New Roman" w:hAnsi="Times New Roman"/>
          <w:i/>
          <w:sz w:val="28"/>
          <w:szCs w:val="28"/>
          <w:vertAlign w:val="superscript"/>
          <w:lang w:val="kk-KZ"/>
        </w:rPr>
      </w:pPr>
      <w:r w:rsidRPr="00C25846">
        <w:rPr>
          <w:rFonts w:ascii="Times New Roman" w:hAnsi="Times New Roman"/>
          <w:b/>
          <w:sz w:val="28"/>
          <w:szCs w:val="28"/>
          <w:lang w:val="kk-KZ"/>
        </w:rPr>
        <w:t>Сынып:</w:t>
      </w:r>
      <w:r w:rsidRPr="00C25846">
        <w:rPr>
          <w:rFonts w:ascii="Times New Roman" w:hAnsi="Times New Roman"/>
          <w:sz w:val="28"/>
          <w:szCs w:val="28"/>
          <w:lang w:val="kk-KZ"/>
        </w:rPr>
        <w:t xml:space="preserve">  7</w:t>
      </w:r>
    </w:p>
    <w:p w:rsidR="0076791D" w:rsidRPr="00C25846" w:rsidRDefault="0076791D" w:rsidP="00C25846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76791D" w:rsidRDefault="0076791D" w:rsidP="00C25846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C25846">
        <w:rPr>
          <w:rFonts w:ascii="Times New Roman" w:hAnsi="Times New Roman"/>
          <w:b/>
          <w:sz w:val="28"/>
          <w:szCs w:val="28"/>
          <w:lang w:val="kk-KZ"/>
        </w:rPr>
        <w:t>Барлығы:</w:t>
      </w:r>
      <w:r w:rsidRPr="00C25846">
        <w:rPr>
          <w:rFonts w:ascii="Times New Roman" w:hAnsi="Times New Roman"/>
          <w:sz w:val="28"/>
          <w:szCs w:val="28"/>
          <w:lang w:val="kk-KZ"/>
        </w:rPr>
        <w:t xml:space="preserve">    34</w:t>
      </w:r>
      <w:r w:rsidRPr="00C25846">
        <w:rPr>
          <w:rFonts w:ascii="Times New Roman" w:hAnsi="Times New Roman"/>
          <w:bCs/>
          <w:sz w:val="28"/>
          <w:szCs w:val="28"/>
          <w:lang w:val="kk-KZ"/>
        </w:rPr>
        <w:t xml:space="preserve"> сағат</w:t>
      </w:r>
      <w:r w:rsidRPr="00C25846">
        <w:rPr>
          <w:rFonts w:ascii="Times New Roman" w:hAnsi="Times New Roman"/>
          <w:sz w:val="28"/>
          <w:szCs w:val="28"/>
          <w:lang w:val="kk-KZ"/>
        </w:rPr>
        <w:t xml:space="preserve">           </w:t>
      </w:r>
    </w:p>
    <w:p w:rsidR="0076791D" w:rsidRDefault="0076791D" w:rsidP="00C25846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76791D" w:rsidRDefault="0076791D" w:rsidP="00D529FE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Аптасына:</w:t>
      </w:r>
      <w:r>
        <w:rPr>
          <w:rFonts w:ascii="Times New Roman" w:hAnsi="Times New Roman"/>
          <w:sz w:val="28"/>
          <w:szCs w:val="28"/>
          <w:lang w:val="kk-KZ"/>
        </w:rPr>
        <w:t xml:space="preserve">    1</w:t>
      </w:r>
      <w:r>
        <w:rPr>
          <w:rFonts w:ascii="Times New Roman" w:hAnsi="Times New Roman"/>
          <w:bCs/>
          <w:sz w:val="28"/>
          <w:szCs w:val="28"/>
          <w:lang w:val="kk-KZ"/>
        </w:rPr>
        <w:t xml:space="preserve"> сағ</w:t>
      </w:r>
    </w:p>
    <w:p w:rsidR="0076791D" w:rsidRPr="00C25846" w:rsidRDefault="0076791D" w:rsidP="00C25846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76791D" w:rsidRPr="00C25846" w:rsidRDefault="0076791D" w:rsidP="00C25846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C25846">
        <w:rPr>
          <w:rFonts w:ascii="Times New Roman" w:hAnsi="Times New Roman"/>
          <w:b/>
          <w:bCs/>
          <w:sz w:val="28"/>
          <w:szCs w:val="28"/>
          <w:lang w:val="kk-KZ"/>
        </w:rPr>
        <w:t xml:space="preserve">Негізгі  құжат:  </w:t>
      </w:r>
    </w:p>
    <w:p w:rsidR="0076791D" w:rsidRPr="00C25846" w:rsidRDefault="0076791D" w:rsidP="00C25846">
      <w:pPr>
        <w:keepNext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25846">
        <w:rPr>
          <w:rFonts w:ascii="Times New Roman" w:hAnsi="Times New Roman"/>
          <w:sz w:val="28"/>
          <w:szCs w:val="28"/>
          <w:lang w:val="kk-KZ"/>
        </w:rPr>
        <w:t>Қазақстан Республикасының Білім және ғылым министрінің 2013 жылғы 3 сәуірде №115 бұйрығына сәйкес, Қазақстан Республикасының Әділет министрлігінде 2013 жылы 10 сәуірде № 8424 тіркелген Оқу бағдарламасы Қазақстан Республикасы Үкіметінің 2012 жылғы 23 тамыздағы № 1080 қаулысымен бекітілген Орта білім берудің (бастауыш, негізгі орта, жалпы орта білім беру) мемлекеттік жалпыға міндетті стандарты негізінде жасалды.</w:t>
      </w:r>
    </w:p>
    <w:p w:rsidR="0076791D" w:rsidRDefault="0076791D" w:rsidP="00C25846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76791D" w:rsidRPr="00C25846" w:rsidRDefault="0076791D" w:rsidP="00C25846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C25846">
        <w:rPr>
          <w:rFonts w:ascii="Times New Roman" w:hAnsi="Times New Roman"/>
          <w:b/>
          <w:sz w:val="28"/>
          <w:szCs w:val="28"/>
        </w:rPr>
        <w:t>Оқулық</w:t>
      </w:r>
      <w:r w:rsidRPr="00C25846">
        <w:rPr>
          <w:rFonts w:ascii="Times New Roman" w:hAnsi="Times New Roman"/>
          <w:b/>
          <w:sz w:val="28"/>
          <w:szCs w:val="28"/>
          <w:lang w:val="kk-KZ"/>
        </w:rPr>
        <w:t>:</w:t>
      </w:r>
      <w:r w:rsidRPr="00C25846">
        <w:rPr>
          <w:rFonts w:ascii="Times New Roman" w:hAnsi="Times New Roman"/>
          <w:b/>
          <w:sz w:val="28"/>
          <w:szCs w:val="28"/>
        </w:rPr>
        <w:t xml:space="preserve"> </w:t>
      </w:r>
    </w:p>
    <w:p w:rsidR="0076791D" w:rsidRPr="00C25846" w:rsidRDefault="0076791D" w:rsidP="00C25846">
      <w:pPr>
        <w:pStyle w:val="ListParagraph"/>
        <w:shd w:val="clear" w:color="auto" w:fill="FFFFFF"/>
        <w:tabs>
          <w:tab w:val="left" w:pos="595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6791D" w:rsidRPr="00C25846" w:rsidRDefault="0076791D" w:rsidP="00D529FE">
      <w:pPr>
        <w:pStyle w:val="ListParagraph"/>
        <w:numPr>
          <w:ilvl w:val="0"/>
          <w:numId w:val="2"/>
        </w:numPr>
        <w:shd w:val="clear" w:color="auto" w:fill="FFFFFF"/>
        <w:tabs>
          <w:tab w:val="left" w:pos="595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C25846">
        <w:rPr>
          <w:rFonts w:ascii="Times New Roman" w:hAnsi="Times New Roman"/>
          <w:sz w:val="28"/>
          <w:szCs w:val="28"/>
        </w:rPr>
        <w:t xml:space="preserve">Информатика </w:t>
      </w:r>
      <w:r w:rsidRPr="00C25846">
        <w:rPr>
          <w:rFonts w:ascii="Times New Roman" w:hAnsi="Times New Roman"/>
          <w:sz w:val="28"/>
          <w:szCs w:val="28"/>
          <w:lang w:val="kk-KZ"/>
        </w:rPr>
        <w:t>7 сынып</w:t>
      </w:r>
      <w:r w:rsidRPr="00C25846">
        <w:rPr>
          <w:rFonts w:ascii="Times New Roman" w:hAnsi="Times New Roman"/>
          <w:sz w:val="28"/>
          <w:szCs w:val="28"/>
        </w:rPr>
        <w:t>.</w:t>
      </w:r>
      <w:r w:rsidRPr="00C25846">
        <w:rPr>
          <w:rFonts w:ascii="Times New Roman" w:hAnsi="Times New Roman"/>
          <w:sz w:val="28"/>
          <w:szCs w:val="28"/>
          <w:lang w:val="kk-KZ"/>
        </w:rPr>
        <w:t xml:space="preserve"> Оқулық</w:t>
      </w:r>
      <w:r w:rsidRPr="00C25846">
        <w:rPr>
          <w:rFonts w:ascii="Times New Roman" w:hAnsi="Times New Roman"/>
          <w:sz w:val="28"/>
          <w:szCs w:val="28"/>
        </w:rPr>
        <w:t xml:space="preserve">. </w:t>
      </w:r>
      <w:r w:rsidRPr="00C25846">
        <w:rPr>
          <w:rFonts w:ascii="Times New Roman" w:hAnsi="Times New Roman"/>
          <w:sz w:val="28"/>
          <w:szCs w:val="28"/>
          <w:lang w:val="kk-KZ"/>
        </w:rPr>
        <w:t>Ермеков Н.,Стифутина Н.</w:t>
      </w:r>
      <w:r w:rsidRPr="00C25846">
        <w:rPr>
          <w:rFonts w:ascii="Times New Roman" w:hAnsi="Times New Roman"/>
          <w:sz w:val="28"/>
          <w:szCs w:val="28"/>
        </w:rPr>
        <w:t xml:space="preserve">, </w:t>
      </w:r>
      <w:r w:rsidRPr="00C25846">
        <w:rPr>
          <w:rFonts w:ascii="Times New Roman" w:hAnsi="Times New Roman"/>
          <w:sz w:val="28"/>
          <w:szCs w:val="28"/>
          <w:lang w:val="kk-KZ"/>
        </w:rPr>
        <w:t xml:space="preserve">Алматы «Атамұра» 2012 </w:t>
      </w:r>
    </w:p>
    <w:p w:rsidR="0076791D" w:rsidRPr="00C25846" w:rsidRDefault="0076791D" w:rsidP="00D529FE">
      <w:pPr>
        <w:pStyle w:val="ListParagraph"/>
        <w:numPr>
          <w:ilvl w:val="0"/>
          <w:numId w:val="2"/>
        </w:numPr>
        <w:shd w:val="clear" w:color="auto" w:fill="FFFFFF"/>
        <w:tabs>
          <w:tab w:val="left" w:pos="595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C25846">
        <w:rPr>
          <w:rFonts w:ascii="Times New Roman" w:hAnsi="Times New Roman"/>
          <w:sz w:val="28"/>
          <w:szCs w:val="28"/>
        </w:rPr>
        <w:t xml:space="preserve">Информатика </w:t>
      </w:r>
      <w:r w:rsidRPr="00C25846">
        <w:rPr>
          <w:rFonts w:ascii="Times New Roman" w:hAnsi="Times New Roman"/>
          <w:sz w:val="28"/>
          <w:szCs w:val="28"/>
          <w:lang w:val="kk-KZ"/>
        </w:rPr>
        <w:t>7 сынып</w:t>
      </w:r>
      <w:r w:rsidRPr="00C25846">
        <w:rPr>
          <w:rFonts w:ascii="Times New Roman" w:hAnsi="Times New Roman"/>
          <w:sz w:val="28"/>
          <w:szCs w:val="28"/>
        </w:rPr>
        <w:t>.</w:t>
      </w:r>
      <w:r w:rsidRPr="00C25846">
        <w:rPr>
          <w:rFonts w:ascii="Times New Roman" w:hAnsi="Times New Roman"/>
          <w:sz w:val="28"/>
          <w:szCs w:val="28"/>
          <w:lang w:val="kk-KZ"/>
        </w:rPr>
        <w:t xml:space="preserve"> Оқулық</w:t>
      </w:r>
      <w:r w:rsidRPr="00C25846">
        <w:rPr>
          <w:rFonts w:ascii="Times New Roman" w:hAnsi="Times New Roman"/>
          <w:sz w:val="28"/>
          <w:szCs w:val="28"/>
        </w:rPr>
        <w:t xml:space="preserve">. </w:t>
      </w:r>
      <w:r w:rsidRPr="00C25846">
        <w:rPr>
          <w:rFonts w:ascii="Times New Roman" w:hAnsi="Times New Roman"/>
          <w:sz w:val="28"/>
          <w:szCs w:val="28"/>
          <w:lang w:val="kk-KZ"/>
        </w:rPr>
        <w:t>И.Г.Семакин.,</w:t>
      </w:r>
      <w:r w:rsidRPr="00C25846">
        <w:rPr>
          <w:rFonts w:ascii="Times New Roman" w:hAnsi="Times New Roman"/>
          <w:sz w:val="28"/>
          <w:szCs w:val="28"/>
        </w:rPr>
        <w:t xml:space="preserve"> </w:t>
      </w:r>
      <w:r w:rsidRPr="00C25846">
        <w:rPr>
          <w:rFonts w:ascii="Times New Roman" w:hAnsi="Times New Roman"/>
          <w:sz w:val="28"/>
          <w:szCs w:val="28"/>
          <w:lang w:val="kk-KZ"/>
        </w:rPr>
        <w:t>Көкшетау  «Келешек -2030» 2012</w:t>
      </w:r>
    </w:p>
    <w:p w:rsidR="0076791D" w:rsidRPr="005018D0" w:rsidRDefault="0076791D" w:rsidP="00C25846">
      <w:pPr>
        <w:pStyle w:val="ListParagraph"/>
        <w:shd w:val="clear" w:color="auto" w:fill="FFFFFF"/>
        <w:tabs>
          <w:tab w:val="left" w:pos="595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8"/>
          <w:lang w:val="kk-KZ"/>
        </w:rPr>
      </w:pPr>
    </w:p>
    <w:p w:rsidR="0076791D" w:rsidRDefault="0076791D" w:rsidP="00C25846">
      <w:pPr>
        <w:pStyle w:val="ListParagraph"/>
        <w:shd w:val="clear" w:color="auto" w:fill="FFFFFF"/>
        <w:tabs>
          <w:tab w:val="left" w:pos="595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76791D" w:rsidRDefault="0076791D" w:rsidP="00C25846">
      <w:pPr>
        <w:pStyle w:val="ListParagraph"/>
        <w:shd w:val="clear" w:color="auto" w:fill="FFFFFF"/>
        <w:tabs>
          <w:tab w:val="left" w:pos="595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76791D" w:rsidRDefault="0076791D" w:rsidP="00C25846">
      <w:pPr>
        <w:pStyle w:val="ListParagraph"/>
        <w:shd w:val="clear" w:color="auto" w:fill="FFFFFF"/>
        <w:tabs>
          <w:tab w:val="left" w:pos="595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76791D" w:rsidRDefault="0076791D" w:rsidP="00C25846">
      <w:pPr>
        <w:pStyle w:val="ListParagraph"/>
        <w:shd w:val="clear" w:color="auto" w:fill="FFFFFF"/>
        <w:tabs>
          <w:tab w:val="left" w:pos="595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76791D" w:rsidRDefault="0076791D" w:rsidP="00C25846">
      <w:pPr>
        <w:pStyle w:val="ListParagraph"/>
        <w:shd w:val="clear" w:color="auto" w:fill="FFFFFF"/>
        <w:tabs>
          <w:tab w:val="left" w:pos="595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76791D" w:rsidRDefault="0076791D" w:rsidP="00C25846">
      <w:pPr>
        <w:pStyle w:val="ListParagraph"/>
        <w:shd w:val="clear" w:color="auto" w:fill="FFFFFF"/>
        <w:tabs>
          <w:tab w:val="left" w:pos="595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76791D" w:rsidRDefault="0076791D" w:rsidP="00C25846">
      <w:pPr>
        <w:pStyle w:val="ListParagraph"/>
        <w:shd w:val="clear" w:color="auto" w:fill="FFFFFF"/>
        <w:tabs>
          <w:tab w:val="left" w:pos="595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76791D" w:rsidRDefault="0076791D" w:rsidP="00C25846">
      <w:pPr>
        <w:pStyle w:val="ListParagraph"/>
        <w:shd w:val="clear" w:color="auto" w:fill="FFFFFF"/>
        <w:tabs>
          <w:tab w:val="left" w:pos="595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76791D" w:rsidRDefault="0076791D" w:rsidP="00C25846">
      <w:pPr>
        <w:pStyle w:val="ListParagraph"/>
        <w:shd w:val="clear" w:color="auto" w:fill="FFFFFF"/>
        <w:tabs>
          <w:tab w:val="left" w:pos="595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76791D" w:rsidRDefault="0076791D" w:rsidP="00C25846">
      <w:pPr>
        <w:pStyle w:val="ListParagraph"/>
        <w:shd w:val="clear" w:color="auto" w:fill="FFFFFF"/>
        <w:tabs>
          <w:tab w:val="left" w:pos="595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76791D" w:rsidRDefault="0076791D" w:rsidP="00C25846">
      <w:pPr>
        <w:pStyle w:val="ListParagraph"/>
        <w:shd w:val="clear" w:color="auto" w:fill="FFFFFF"/>
        <w:tabs>
          <w:tab w:val="left" w:pos="595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Түсінік хат </w:t>
      </w:r>
    </w:p>
    <w:p w:rsidR="0076791D" w:rsidRPr="00CC6CD3" w:rsidRDefault="0076791D" w:rsidP="00C25846">
      <w:pPr>
        <w:pStyle w:val="ListParagraph"/>
        <w:shd w:val="clear" w:color="auto" w:fill="FFFFFF"/>
        <w:tabs>
          <w:tab w:val="left" w:pos="595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76791D" w:rsidRPr="00D371DC" w:rsidRDefault="0076791D" w:rsidP="00C25846">
      <w:pPr>
        <w:pStyle w:val="ListParagraph"/>
        <w:keepNext/>
        <w:tabs>
          <w:tab w:val="left" w:pos="0"/>
          <w:tab w:val="left" w:pos="1134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«Информатика» пәні бойынша 7 сыныпқа арналған тақырыптық-күнтізбелік жоспары </w:t>
      </w:r>
      <w:r w:rsidRPr="00D371DC">
        <w:rPr>
          <w:rFonts w:ascii="Times New Roman" w:hAnsi="Times New Roman"/>
          <w:sz w:val="28"/>
          <w:szCs w:val="28"/>
          <w:lang w:val="kk-KZ"/>
        </w:rPr>
        <w:t xml:space="preserve">Қазақстан Республикасы Үкіметінің 2012 жылғы 23 тамыздағы № 1080 қаулысымен бекітілген Орта білім берудің (бастауыш, негізгі орта, жалпы орта білім беру) мемлекеттік жалпыға міндетті стандартына сәйкес </w:t>
      </w:r>
      <w:r>
        <w:rPr>
          <w:rFonts w:ascii="Times New Roman" w:hAnsi="Times New Roman"/>
          <w:sz w:val="28"/>
          <w:szCs w:val="28"/>
          <w:lang w:val="kk-KZ"/>
        </w:rPr>
        <w:t>жасалды</w:t>
      </w:r>
      <w:r w:rsidRPr="00D371DC">
        <w:rPr>
          <w:rFonts w:ascii="Times New Roman" w:hAnsi="Times New Roman"/>
          <w:sz w:val="28"/>
          <w:szCs w:val="28"/>
          <w:lang w:val="kk-KZ"/>
        </w:rPr>
        <w:t>. Сабақтастық қағидасын сақтау үшін 6-</w:t>
      </w:r>
      <w:r>
        <w:rPr>
          <w:rFonts w:ascii="Times New Roman" w:hAnsi="Times New Roman"/>
          <w:sz w:val="28"/>
          <w:szCs w:val="28"/>
          <w:lang w:val="kk-KZ"/>
        </w:rPr>
        <w:t>9</w:t>
      </w:r>
      <w:r w:rsidRPr="00D371DC">
        <w:rPr>
          <w:rFonts w:ascii="Times New Roman" w:hAnsi="Times New Roman"/>
          <w:sz w:val="28"/>
          <w:szCs w:val="28"/>
          <w:lang w:val="kk-KZ"/>
        </w:rPr>
        <w:t xml:space="preserve"> сыныптарда информатика сабағын беру ауыспалы сипатқа ие, осыған орай 5-9 сыныптарға арналған жана оқу бағдарламасы негізінде 6-</w:t>
      </w:r>
      <w:r>
        <w:rPr>
          <w:rFonts w:ascii="Times New Roman" w:hAnsi="Times New Roman"/>
          <w:sz w:val="28"/>
          <w:szCs w:val="28"/>
          <w:lang w:val="kk-KZ"/>
        </w:rPr>
        <w:t>9</w:t>
      </w:r>
      <w:r w:rsidRPr="00D371DC">
        <w:rPr>
          <w:rFonts w:ascii="Times New Roman" w:hAnsi="Times New Roman"/>
          <w:sz w:val="28"/>
          <w:szCs w:val="28"/>
          <w:lang w:val="kk-KZ"/>
        </w:rPr>
        <w:t xml:space="preserve"> сыныптар үшін ауыспалы оқу бағдарламасы әзірленді, Аталған оқу бағдарлама әр сыныптың кіріктірілген материалын қамтиды, ол аталған сыныптың және одан дейінгі сыныпта оқитын материалдардан тұрады</w:t>
      </w:r>
      <w:r>
        <w:rPr>
          <w:rFonts w:ascii="Times New Roman" w:hAnsi="Times New Roman"/>
          <w:sz w:val="28"/>
          <w:szCs w:val="28"/>
          <w:lang w:val="kk-KZ"/>
        </w:rPr>
        <w:t>.</w:t>
      </w:r>
      <w:r w:rsidRPr="00D371DC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76791D" w:rsidRPr="00A66700" w:rsidRDefault="0076791D" w:rsidP="00C25846">
      <w:pPr>
        <w:pStyle w:val="ListParagraph"/>
        <w:keepNext/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kk-KZ"/>
        </w:rPr>
      </w:pPr>
      <w:r w:rsidRPr="00A66700">
        <w:rPr>
          <w:rFonts w:ascii="Times New Roman" w:hAnsi="Times New Roman"/>
          <w:sz w:val="28"/>
          <w:szCs w:val="28"/>
          <w:lang w:val="kk-KZ"/>
        </w:rPr>
        <w:t>Информатика пәнін оқыту мақсаты қазіргі заманғы ақпараттық технологиялардың теориялық негіздері бойынша базалық білім жүйелеу арқылы оқушылардың ақпараттық құзіреттілігін қалыптастыру.</w:t>
      </w:r>
    </w:p>
    <w:p w:rsidR="0076791D" w:rsidRPr="00D371DC" w:rsidRDefault="0076791D" w:rsidP="00C25846">
      <w:pPr>
        <w:pStyle w:val="ListParagraph"/>
        <w:keepNext/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kk-KZ"/>
        </w:rPr>
      </w:pPr>
      <w:r w:rsidRPr="00D371DC">
        <w:rPr>
          <w:rFonts w:ascii="Times New Roman" w:hAnsi="Times New Roman"/>
          <w:sz w:val="28"/>
          <w:szCs w:val="28"/>
          <w:lang w:val="kk-KZ"/>
        </w:rPr>
        <w:t>Оқыту міндеттері:</w:t>
      </w:r>
    </w:p>
    <w:p w:rsidR="0076791D" w:rsidRPr="00D371DC" w:rsidRDefault="0076791D" w:rsidP="00D529FE">
      <w:pPr>
        <w:pStyle w:val="ListParagraph"/>
        <w:keepNext/>
        <w:numPr>
          <w:ilvl w:val="0"/>
          <w:numId w:val="7"/>
        </w:numPr>
        <w:tabs>
          <w:tab w:val="left" w:pos="0"/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  <w:lang w:val="kk-KZ"/>
        </w:rPr>
      </w:pPr>
      <w:r w:rsidRPr="00D371DC">
        <w:rPr>
          <w:rFonts w:ascii="Times New Roman" w:hAnsi="Times New Roman"/>
          <w:sz w:val="28"/>
          <w:szCs w:val="28"/>
          <w:lang w:val="kk-KZ"/>
        </w:rPr>
        <w:t>ақпарат туралы түсінікті қалыптастыру;</w:t>
      </w:r>
    </w:p>
    <w:p w:rsidR="0076791D" w:rsidRPr="00D371DC" w:rsidRDefault="0076791D" w:rsidP="00D529FE">
      <w:pPr>
        <w:pStyle w:val="ListParagraph"/>
        <w:keepNext/>
        <w:numPr>
          <w:ilvl w:val="0"/>
          <w:numId w:val="7"/>
        </w:numPr>
        <w:tabs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  <w:lang w:val="kk-KZ"/>
        </w:rPr>
      </w:pPr>
      <w:r w:rsidRPr="00D371DC">
        <w:rPr>
          <w:rFonts w:ascii="Times New Roman" w:hAnsi="Times New Roman"/>
          <w:sz w:val="28"/>
          <w:szCs w:val="28"/>
          <w:lang w:val="kk-KZ"/>
        </w:rPr>
        <w:t>есептеу техниканың және телекоммуникацияны негізгі құрылғылары пайдалану дағдыларын қалыптастыру;</w:t>
      </w:r>
    </w:p>
    <w:p w:rsidR="0076791D" w:rsidRPr="00D371DC" w:rsidRDefault="0076791D" w:rsidP="00C25846">
      <w:pPr>
        <w:pStyle w:val="ListParagraph"/>
        <w:keepNext/>
        <w:numPr>
          <w:ilvl w:val="0"/>
          <w:numId w:val="5"/>
        </w:numPr>
        <w:tabs>
          <w:tab w:val="left" w:pos="0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371DC">
        <w:rPr>
          <w:rFonts w:ascii="Times New Roman" w:hAnsi="Times New Roman"/>
          <w:sz w:val="28"/>
          <w:szCs w:val="28"/>
          <w:lang w:val="kk-KZ"/>
        </w:rPr>
        <w:t>ақпараттық модельдеу, модельдеу әдістерін қолданатын негізгі салалар туралы мағлұмат беру;</w:t>
      </w:r>
    </w:p>
    <w:p w:rsidR="0076791D" w:rsidRPr="00D371DC" w:rsidRDefault="0076791D" w:rsidP="00C25846">
      <w:pPr>
        <w:pStyle w:val="ListParagraph"/>
        <w:keepNext/>
        <w:numPr>
          <w:ilvl w:val="0"/>
          <w:numId w:val="5"/>
        </w:numPr>
        <w:tabs>
          <w:tab w:val="left" w:pos="0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371DC">
        <w:rPr>
          <w:rFonts w:ascii="Times New Roman" w:hAnsi="Times New Roman"/>
          <w:sz w:val="28"/>
          <w:szCs w:val="28"/>
          <w:lang w:val="kk-KZ"/>
        </w:rPr>
        <w:t xml:space="preserve">программалау тілінде негізгі базалық алгоритмдік құрылымдарды пайдалана білуге үйрету; </w:t>
      </w:r>
    </w:p>
    <w:p w:rsidR="0076791D" w:rsidRPr="00D371DC" w:rsidRDefault="0076791D" w:rsidP="00C25846">
      <w:pPr>
        <w:pStyle w:val="ListParagraph"/>
        <w:keepNext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371DC">
        <w:rPr>
          <w:rFonts w:ascii="Times New Roman" w:hAnsi="Times New Roman"/>
          <w:sz w:val="28"/>
          <w:szCs w:val="28"/>
          <w:lang w:val="kk-KZ"/>
        </w:rPr>
        <w:t>ақпараттарды өңдеу бойынша ақпараттық технологиялармен жұмыс істеуге дағдыландыру;</w:t>
      </w:r>
    </w:p>
    <w:p w:rsidR="0076791D" w:rsidRPr="00D371DC" w:rsidRDefault="0076791D" w:rsidP="00C25846">
      <w:pPr>
        <w:pStyle w:val="ListParagraph"/>
        <w:keepNext/>
        <w:numPr>
          <w:ilvl w:val="0"/>
          <w:numId w:val="5"/>
        </w:numPr>
        <w:tabs>
          <w:tab w:val="left" w:pos="0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371DC">
        <w:rPr>
          <w:rFonts w:ascii="Times New Roman" w:hAnsi="Times New Roman"/>
          <w:sz w:val="28"/>
          <w:szCs w:val="28"/>
          <w:lang w:val="kk-KZ"/>
        </w:rPr>
        <w:t>жобалық іс-әрекетте ақпараттық технологияларды пайдалану тәжірибесін алу;</w:t>
      </w:r>
    </w:p>
    <w:p w:rsidR="0076791D" w:rsidRPr="00D371DC" w:rsidRDefault="0076791D" w:rsidP="00D529FE">
      <w:pPr>
        <w:pStyle w:val="ListParagraph"/>
        <w:keepNext/>
        <w:numPr>
          <w:ilvl w:val="0"/>
          <w:numId w:val="5"/>
        </w:numPr>
        <w:tabs>
          <w:tab w:val="left" w:pos="284"/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  <w:lang w:val="kk-KZ"/>
        </w:rPr>
      </w:pPr>
      <w:r w:rsidRPr="00D371DC">
        <w:rPr>
          <w:rFonts w:ascii="Times New Roman" w:hAnsi="Times New Roman"/>
          <w:sz w:val="28"/>
          <w:szCs w:val="28"/>
          <w:lang w:val="kk-KZ"/>
        </w:rPr>
        <w:t>алгоритмдік және операциялық ойлау қабілеттерін, ақпараттық-коммуникациялық технологиялар құралдары арқылы оқушылардың логикалық, математикалық, зияткерлік және шығармашылық қабілеттерін дамыту;</w:t>
      </w:r>
    </w:p>
    <w:p w:rsidR="0076791D" w:rsidRPr="00D371DC" w:rsidRDefault="0076791D" w:rsidP="00C25846">
      <w:pPr>
        <w:pStyle w:val="ListParagraph"/>
        <w:keepNext/>
        <w:numPr>
          <w:ilvl w:val="0"/>
          <w:numId w:val="5"/>
        </w:numPr>
        <w:tabs>
          <w:tab w:val="left" w:pos="0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371DC">
        <w:rPr>
          <w:rFonts w:ascii="Times New Roman" w:hAnsi="Times New Roman"/>
          <w:sz w:val="28"/>
          <w:szCs w:val="28"/>
          <w:lang w:val="kk-KZ"/>
        </w:rPr>
        <w:t>қауіпсіздік техника ережелерін, ақпараттық этика және құқық нормаларын сақтау дағдыларын қалыптастыру;</w:t>
      </w:r>
    </w:p>
    <w:p w:rsidR="0076791D" w:rsidRPr="00D371DC" w:rsidRDefault="0076791D" w:rsidP="00C25846">
      <w:pPr>
        <w:pStyle w:val="style13289419230000000058msonormal"/>
        <w:keepNext/>
        <w:numPr>
          <w:ilvl w:val="0"/>
          <w:numId w:val="5"/>
        </w:numPr>
        <w:tabs>
          <w:tab w:val="left" w:pos="851"/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  <w:lang w:val="kk-KZ"/>
        </w:rPr>
      </w:pPr>
      <w:r w:rsidRPr="00D371DC">
        <w:rPr>
          <w:sz w:val="28"/>
          <w:szCs w:val="28"/>
          <w:lang w:val="kk-KZ"/>
        </w:rPr>
        <w:t>оқушыларды ақпараттық мәдениетке және техникаға ұқыпты болуға тәрбиелеу.</w:t>
      </w:r>
    </w:p>
    <w:p w:rsidR="0076791D" w:rsidRDefault="0076791D" w:rsidP="00C25846">
      <w:pPr>
        <w:pStyle w:val="a0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4"/>
          <w:szCs w:val="28"/>
          <w:lang w:val="kk-KZ"/>
        </w:rPr>
      </w:pPr>
    </w:p>
    <w:p w:rsidR="0076791D" w:rsidRDefault="0076791D" w:rsidP="00C25846">
      <w:pPr>
        <w:pStyle w:val="a0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4"/>
          <w:szCs w:val="28"/>
          <w:lang w:val="kk-KZ"/>
        </w:rPr>
      </w:pPr>
    </w:p>
    <w:p w:rsidR="0076791D" w:rsidRDefault="0076791D" w:rsidP="00C25846">
      <w:pPr>
        <w:pStyle w:val="a0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4"/>
          <w:szCs w:val="28"/>
          <w:lang w:val="kk-KZ"/>
        </w:rPr>
      </w:pPr>
    </w:p>
    <w:p w:rsidR="0076791D" w:rsidRDefault="0076791D" w:rsidP="00C25846">
      <w:pPr>
        <w:pStyle w:val="a0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4"/>
          <w:szCs w:val="28"/>
          <w:lang w:val="kk-KZ"/>
        </w:rPr>
      </w:pPr>
    </w:p>
    <w:p w:rsidR="0076791D" w:rsidRDefault="0076791D" w:rsidP="00C25846">
      <w:pPr>
        <w:pStyle w:val="a0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4"/>
          <w:szCs w:val="28"/>
          <w:lang w:val="kk-KZ"/>
        </w:rPr>
      </w:pPr>
    </w:p>
    <w:p w:rsidR="0076791D" w:rsidRDefault="0076791D" w:rsidP="00C25846">
      <w:pPr>
        <w:pStyle w:val="a0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4"/>
          <w:szCs w:val="28"/>
          <w:lang w:val="kk-KZ"/>
        </w:rPr>
      </w:pPr>
    </w:p>
    <w:p w:rsidR="0076791D" w:rsidRDefault="0076791D" w:rsidP="00C25846">
      <w:pPr>
        <w:pStyle w:val="a0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4"/>
          <w:szCs w:val="28"/>
          <w:lang w:val="kk-KZ"/>
        </w:rPr>
      </w:pPr>
    </w:p>
    <w:p w:rsidR="0076791D" w:rsidRDefault="0076791D" w:rsidP="00C25846">
      <w:pPr>
        <w:pStyle w:val="a0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4"/>
          <w:szCs w:val="28"/>
          <w:lang w:val="kk-KZ"/>
        </w:rPr>
      </w:pPr>
    </w:p>
    <w:p w:rsidR="0076791D" w:rsidRDefault="0076791D" w:rsidP="00C25846">
      <w:pPr>
        <w:pStyle w:val="a0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4"/>
          <w:szCs w:val="28"/>
          <w:lang w:val="kk-KZ"/>
        </w:rPr>
      </w:pPr>
    </w:p>
    <w:p w:rsidR="0076791D" w:rsidRDefault="0076791D" w:rsidP="00C25846">
      <w:pPr>
        <w:pStyle w:val="a0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4"/>
          <w:szCs w:val="28"/>
          <w:lang w:val="kk-KZ"/>
        </w:rPr>
      </w:pPr>
    </w:p>
    <w:p w:rsidR="0076791D" w:rsidRDefault="0076791D" w:rsidP="00C25846">
      <w:pPr>
        <w:pStyle w:val="a0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4"/>
          <w:szCs w:val="28"/>
          <w:lang w:val="kk-KZ"/>
        </w:rPr>
      </w:pPr>
    </w:p>
    <w:p w:rsidR="0076791D" w:rsidRPr="00D371DC" w:rsidRDefault="0076791D" w:rsidP="00C25846">
      <w:pPr>
        <w:keepNext/>
        <w:tabs>
          <w:tab w:val="left" w:pos="993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kk-KZ"/>
        </w:rPr>
      </w:pPr>
      <w:r w:rsidRPr="00D371DC">
        <w:rPr>
          <w:rFonts w:ascii="Times New Roman" w:hAnsi="Times New Roman"/>
          <w:b/>
          <w:sz w:val="28"/>
          <w:szCs w:val="28"/>
          <w:lang w:val="kk-KZ"/>
        </w:rPr>
        <w:t xml:space="preserve"> Оқу пәнінің 7-сыныптағы базалық білім мазмұны</w:t>
      </w:r>
    </w:p>
    <w:p w:rsidR="0076791D" w:rsidRPr="00D371DC" w:rsidRDefault="0076791D" w:rsidP="00C25846">
      <w:pPr>
        <w:keepNext/>
        <w:tabs>
          <w:tab w:val="left" w:pos="851"/>
          <w:tab w:val="left" w:pos="993"/>
        </w:tabs>
        <w:spacing w:after="0" w:line="240" w:lineRule="auto"/>
        <w:jc w:val="both"/>
        <w:outlineLvl w:val="0"/>
        <w:rPr>
          <w:rFonts w:ascii="Times New Roman" w:hAnsi="Times New Roman"/>
          <w:w w:val="109"/>
          <w:sz w:val="28"/>
          <w:szCs w:val="28"/>
          <w:lang w:val="kk-KZ"/>
        </w:rPr>
      </w:pPr>
    </w:p>
    <w:p w:rsidR="0076791D" w:rsidRPr="00C44BC3" w:rsidRDefault="0076791D" w:rsidP="00C25846">
      <w:pPr>
        <w:pStyle w:val="ListParagraph"/>
        <w:keepNext/>
        <w:tabs>
          <w:tab w:val="left" w:pos="993"/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C44BC3">
        <w:rPr>
          <w:rFonts w:ascii="Times New Roman" w:hAnsi="Times New Roman"/>
          <w:b/>
          <w:sz w:val="28"/>
          <w:szCs w:val="28"/>
          <w:lang w:val="kk-KZ"/>
        </w:rPr>
        <w:t>Кіріспе (1 сағат):</w:t>
      </w:r>
    </w:p>
    <w:p w:rsidR="0076791D" w:rsidRPr="00D371DC" w:rsidRDefault="0076791D" w:rsidP="00C25846">
      <w:pPr>
        <w:pStyle w:val="ListParagraph"/>
        <w:keepNext/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371DC">
        <w:rPr>
          <w:rFonts w:ascii="Times New Roman" w:hAnsi="Times New Roman"/>
          <w:sz w:val="28"/>
          <w:szCs w:val="28"/>
          <w:lang w:val="kk-KZ"/>
        </w:rPr>
        <w:t>техника қауіпсіздігі және жұмыс орнын ұйымдастыру.</w:t>
      </w:r>
    </w:p>
    <w:p w:rsidR="0076791D" w:rsidRPr="00C44BC3" w:rsidRDefault="0076791D" w:rsidP="00C25846">
      <w:pPr>
        <w:pStyle w:val="ListParagraph"/>
        <w:keepNext/>
        <w:tabs>
          <w:tab w:val="left" w:pos="851"/>
          <w:tab w:val="left" w:pos="993"/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C44BC3">
        <w:rPr>
          <w:rFonts w:ascii="Times New Roman" w:hAnsi="Times New Roman"/>
          <w:b/>
          <w:sz w:val="28"/>
          <w:szCs w:val="28"/>
          <w:lang w:val="kk-KZ"/>
        </w:rPr>
        <w:t>Ақпарат және ақпараттық үдерістер (3 сағат):</w:t>
      </w:r>
    </w:p>
    <w:p w:rsidR="0076791D" w:rsidRPr="00D371DC" w:rsidRDefault="0076791D" w:rsidP="00C25846">
      <w:pPr>
        <w:keepNext/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371DC">
        <w:rPr>
          <w:rFonts w:ascii="Times New Roman" w:hAnsi="Times New Roman"/>
          <w:sz w:val="28"/>
          <w:szCs w:val="28"/>
          <w:lang w:val="kk-KZ"/>
        </w:rPr>
        <w:t>компьютерде ақпараттарды ұсыну тәсілдері;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D371DC">
        <w:rPr>
          <w:rFonts w:ascii="Times New Roman" w:hAnsi="Times New Roman"/>
          <w:sz w:val="28"/>
          <w:szCs w:val="28"/>
          <w:lang w:val="kk-KZ"/>
        </w:rPr>
        <w:t xml:space="preserve">сандық, мәтіндік және графиктік ақпараттарды кодтау, кодтан шығару. </w:t>
      </w:r>
    </w:p>
    <w:p w:rsidR="0076791D" w:rsidRPr="00C44BC3" w:rsidRDefault="0076791D" w:rsidP="00C25846">
      <w:pPr>
        <w:pStyle w:val="ListParagraph"/>
        <w:keepNext/>
        <w:tabs>
          <w:tab w:val="left" w:pos="993"/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C44BC3">
        <w:rPr>
          <w:rFonts w:ascii="Times New Roman" w:hAnsi="Times New Roman"/>
          <w:b/>
          <w:sz w:val="28"/>
          <w:szCs w:val="28"/>
          <w:lang w:val="kk-KZ"/>
        </w:rPr>
        <w:t xml:space="preserve">Компьютер </w:t>
      </w:r>
      <w:r w:rsidRPr="00C44BC3">
        <w:rPr>
          <w:rFonts w:ascii="Times New Roman" w:hAnsi="Times New Roman"/>
          <w:b/>
          <w:bCs/>
          <w:sz w:val="28"/>
          <w:szCs w:val="28"/>
          <w:lang w:val="kk-KZ"/>
        </w:rPr>
        <w:t>(3 сағат):</w:t>
      </w:r>
    </w:p>
    <w:p w:rsidR="0076791D" w:rsidRPr="00D371DC" w:rsidRDefault="0076791D" w:rsidP="00C25846">
      <w:pPr>
        <w:keepNext/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371DC">
        <w:rPr>
          <w:rFonts w:ascii="Times New Roman" w:hAnsi="Times New Roman"/>
          <w:sz w:val="28"/>
          <w:szCs w:val="28"/>
          <w:lang w:val="kk-KZ"/>
        </w:rPr>
        <w:t>компьютердің аппараттық қамтамасыз етуі, жады, операциялық жүйелердің жіктелуі және функциялары.</w:t>
      </w:r>
    </w:p>
    <w:p w:rsidR="0076791D" w:rsidRPr="00C44BC3" w:rsidRDefault="0076791D" w:rsidP="00C25846">
      <w:pPr>
        <w:pStyle w:val="ListParagraph"/>
        <w:keepNext/>
        <w:tabs>
          <w:tab w:val="left" w:pos="993"/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C44BC3">
        <w:rPr>
          <w:rFonts w:ascii="Times New Roman" w:hAnsi="Times New Roman"/>
          <w:b/>
          <w:sz w:val="28"/>
          <w:szCs w:val="28"/>
          <w:lang w:val="kk-KZ"/>
        </w:rPr>
        <w:t xml:space="preserve">Алгоритмдеу және </w:t>
      </w:r>
      <w:r>
        <w:rPr>
          <w:rFonts w:ascii="Times New Roman" w:hAnsi="Times New Roman"/>
          <w:b/>
          <w:sz w:val="28"/>
          <w:szCs w:val="28"/>
          <w:lang w:val="kk-KZ"/>
        </w:rPr>
        <w:t>программалау (10</w:t>
      </w:r>
      <w:r w:rsidRPr="00C44BC3">
        <w:rPr>
          <w:rFonts w:ascii="Times New Roman" w:hAnsi="Times New Roman"/>
          <w:b/>
          <w:sz w:val="28"/>
          <w:szCs w:val="28"/>
          <w:lang w:val="kk-KZ"/>
        </w:rPr>
        <w:t xml:space="preserve"> сағат):</w:t>
      </w:r>
    </w:p>
    <w:p w:rsidR="0076791D" w:rsidRPr="00D371DC" w:rsidRDefault="0076791D" w:rsidP="00D529FE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  <w:lang w:val="kk-KZ"/>
        </w:rPr>
      </w:pPr>
      <w:r w:rsidRPr="00F035CE">
        <w:rPr>
          <w:rFonts w:ascii="Times New Roman" w:hAnsi="Times New Roman"/>
          <w:sz w:val="28"/>
          <w:szCs w:val="28"/>
          <w:lang w:val="kk-KZ"/>
        </w:rPr>
        <w:t>Алгоритм және оның атқарушылары. Алгоритмді жазу пішімі. Блок-схемалар</w:t>
      </w:r>
      <w:r>
        <w:rPr>
          <w:rFonts w:ascii="Times New Roman" w:hAnsi="Times New Roman"/>
          <w:sz w:val="28"/>
          <w:szCs w:val="28"/>
          <w:lang w:val="kk-KZ"/>
        </w:rPr>
        <w:t>;</w:t>
      </w:r>
      <w:r w:rsidRPr="00F035CE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F035CE">
        <w:rPr>
          <w:rFonts w:ascii="Times New Roman" w:hAnsi="Times New Roman"/>
          <w:sz w:val="28"/>
          <w:szCs w:val="28"/>
          <w:lang w:val="kk-KZ"/>
        </w:rPr>
        <w:t>Алгоритм типтері (сызықты, тармақталу және циклдік алгоритмдер)</w:t>
      </w:r>
      <w:r>
        <w:rPr>
          <w:rFonts w:ascii="Times New Roman" w:hAnsi="Times New Roman"/>
          <w:sz w:val="28"/>
          <w:szCs w:val="28"/>
          <w:lang w:val="kk-KZ"/>
        </w:rPr>
        <w:t xml:space="preserve">; </w:t>
      </w:r>
      <w:r w:rsidRPr="00D371DC">
        <w:rPr>
          <w:rFonts w:ascii="Times New Roman" w:hAnsi="Times New Roman"/>
          <w:sz w:val="28"/>
          <w:szCs w:val="28"/>
          <w:lang w:val="kk-KZ"/>
        </w:rPr>
        <w:t>программалау – алгоритмді формальды жазу тәсілі, алфавит, программалау тілінің синтаксисі; айнымалылар типтері, арифметикалық өрнектерді жазу ережесі, сызықтық алгоритмдерді программалау, енгізу және шығару операторлары, меншіктеу операторы.</w:t>
      </w:r>
    </w:p>
    <w:p w:rsidR="0076791D" w:rsidRPr="00C44BC3" w:rsidRDefault="0076791D" w:rsidP="00C25846">
      <w:pPr>
        <w:pStyle w:val="ListParagraph"/>
        <w:keepNext/>
        <w:tabs>
          <w:tab w:val="left" w:pos="993"/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C44BC3">
        <w:rPr>
          <w:rFonts w:ascii="Times New Roman" w:hAnsi="Times New Roman"/>
          <w:b/>
          <w:bCs/>
          <w:sz w:val="28"/>
          <w:szCs w:val="28"/>
          <w:lang w:val="kk-KZ"/>
        </w:rPr>
        <w:t>Ақпараттық модельдеу (2 сағат):</w:t>
      </w:r>
    </w:p>
    <w:p w:rsidR="0076791D" w:rsidRPr="00D371DC" w:rsidRDefault="0076791D" w:rsidP="00C25846">
      <w:pPr>
        <w:keepNext/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D371DC">
        <w:rPr>
          <w:rFonts w:ascii="Times New Roman" w:hAnsi="Times New Roman"/>
          <w:bCs/>
          <w:sz w:val="28"/>
          <w:szCs w:val="28"/>
          <w:lang w:val="kk-KZ"/>
        </w:rPr>
        <w:t>модельдерді сипаттау әдістері, модельдер қасиеті, әртүрлі білім салаларының мысалдарында модельдерді зерттеу.</w:t>
      </w:r>
    </w:p>
    <w:p w:rsidR="0076791D" w:rsidRPr="00C44BC3" w:rsidRDefault="0076791D" w:rsidP="00C25846">
      <w:pPr>
        <w:pStyle w:val="ListParagraph"/>
        <w:keepNext/>
        <w:tabs>
          <w:tab w:val="left" w:pos="993"/>
          <w:tab w:val="left" w:pos="1134"/>
        </w:tabs>
        <w:spacing w:after="0" w:line="240" w:lineRule="auto"/>
        <w:ind w:left="0"/>
        <w:jc w:val="both"/>
        <w:outlineLvl w:val="0"/>
        <w:rPr>
          <w:rFonts w:ascii="Times New Roman" w:hAnsi="Times New Roman"/>
          <w:b/>
          <w:sz w:val="28"/>
          <w:szCs w:val="28"/>
          <w:lang w:val="kk-KZ"/>
        </w:rPr>
      </w:pPr>
      <w:r w:rsidRPr="00C44BC3">
        <w:rPr>
          <w:rFonts w:ascii="Times New Roman" w:hAnsi="Times New Roman"/>
          <w:b/>
          <w:sz w:val="28"/>
          <w:szCs w:val="28"/>
          <w:lang w:val="kk-KZ"/>
        </w:rPr>
        <w:t>Ақпараттық-к</w:t>
      </w:r>
      <w:r>
        <w:rPr>
          <w:rFonts w:ascii="Times New Roman" w:hAnsi="Times New Roman"/>
          <w:b/>
          <w:sz w:val="28"/>
          <w:szCs w:val="28"/>
          <w:lang w:val="kk-KZ"/>
        </w:rPr>
        <w:t>оммуникациялық технологиялар (13</w:t>
      </w:r>
      <w:r w:rsidRPr="00C44BC3">
        <w:rPr>
          <w:rFonts w:ascii="Times New Roman" w:hAnsi="Times New Roman"/>
          <w:b/>
          <w:sz w:val="28"/>
          <w:szCs w:val="28"/>
          <w:lang w:val="kk-KZ"/>
        </w:rPr>
        <w:t xml:space="preserve"> сағат):</w:t>
      </w:r>
    </w:p>
    <w:p w:rsidR="0076791D" w:rsidRPr="00D371DC" w:rsidRDefault="0076791D" w:rsidP="00D529FE">
      <w:pPr>
        <w:keepNext/>
        <w:tabs>
          <w:tab w:val="left" w:pos="993"/>
        </w:tabs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  <w:lang w:val="kk-KZ"/>
        </w:rPr>
      </w:pPr>
      <w:r w:rsidRPr="00D371DC">
        <w:rPr>
          <w:rFonts w:ascii="Times New Roman" w:hAnsi="Times New Roman"/>
          <w:sz w:val="28"/>
          <w:szCs w:val="28"/>
          <w:lang w:val="kk-KZ"/>
        </w:rPr>
        <w:t xml:space="preserve">компьютерлік графика түрлері; векторлық және растрлық графиктерді құру және өңдеу бойынша программалары, графикалық файлдардың пішімі; векторлық графика, векторлық графиканы өңдеу бойынша программасының интерфейсі; фигураларды салу, векторлық объектілермен қарапайым амалдар, қисықтарды редакциялау, мәтін, мәтіндік блоктар құру; растрлық графика, растрлық графиканы өңдеу бойынша программа интерфейсі, растрлық бейнелердің параметрлері, растрлық бейнелермен жалпы жұмыс жасау тәсілдері, түстер, салу құралдары, аймақтарды ерекшелеу, ерекшеленген аймақтармен жұмыс, қабаттар, мәтінмен жұмыс. </w:t>
      </w:r>
    </w:p>
    <w:p w:rsidR="0076791D" w:rsidRPr="00C44BC3" w:rsidRDefault="0076791D" w:rsidP="00C25846">
      <w:pPr>
        <w:pStyle w:val="ListParagraph"/>
        <w:keepNext/>
        <w:tabs>
          <w:tab w:val="left" w:pos="851"/>
          <w:tab w:val="left" w:pos="993"/>
        </w:tabs>
        <w:spacing w:after="0" w:line="240" w:lineRule="auto"/>
        <w:ind w:left="0"/>
        <w:jc w:val="both"/>
        <w:outlineLvl w:val="0"/>
        <w:rPr>
          <w:rFonts w:ascii="Times New Roman" w:hAnsi="Times New Roman"/>
          <w:b/>
          <w:w w:val="109"/>
          <w:sz w:val="28"/>
          <w:szCs w:val="28"/>
          <w:lang w:val="kk-KZ"/>
        </w:rPr>
      </w:pPr>
      <w:r w:rsidRPr="00C44BC3">
        <w:rPr>
          <w:rFonts w:ascii="Times New Roman" w:hAnsi="Times New Roman"/>
          <w:b/>
          <w:w w:val="109"/>
          <w:sz w:val="28"/>
          <w:szCs w:val="28"/>
          <w:lang w:val="kk-KZ"/>
        </w:rPr>
        <w:t xml:space="preserve"> Жобалық іс-әрекет (2 сағат).</w:t>
      </w:r>
    </w:p>
    <w:p w:rsidR="0076791D" w:rsidRPr="00C44BC3" w:rsidRDefault="0076791D" w:rsidP="00C25846">
      <w:pPr>
        <w:keepNext/>
        <w:tabs>
          <w:tab w:val="left" w:pos="851"/>
          <w:tab w:val="left" w:pos="993"/>
        </w:tabs>
        <w:spacing w:after="0" w:line="240" w:lineRule="auto"/>
        <w:jc w:val="both"/>
        <w:outlineLvl w:val="0"/>
        <w:rPr>
          <w:rFonts w:ascii="Times New Roman" w:hAnsi="Times New Roman"/>
          <w:b/>
          <w:w w:val="109"/>
          <w:sz w:val="28"/>
          <w:szCs w:val="28"/>
        </w:rPr>
      </w:pPr>
    </w:p>
    <w:p w:rsidR="0076791D" w:rsidRDefault="0076791D" w:rsidP="00C25846">
      <w:pPr>
        <w:pStyle w:val="a0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4"/>
          <w:szCs w:val="28"/>
          <w:lang w:val="kk-KZ"/>
        </w:rPr>
      </w:pPr>
    </w:p>
    <w:p w:rsidR="0076791D" w:rsidRDefault="0076791D" w:rsidP="00C25846">
      <w:pPr>
        <w:pStyle w:val="a0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4"/>
          <w:szCs w:val="28"/>
          <w:lang w:val="kk-KZ"/>
        </w:rPr>
      </w:pPr>
    </w:p>
    <w:p w:rsidR="0076791D" w:rsidRDefault="0076791D" w:rsidP="00C25846">
      <w:pPr>
        <w:pStyle w:val="a0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4"/>
          <w:szCs w:val="28"/>
          <w:lang w:val="kk-KZ"/>
        </w:rPr>
      </w:pPr>
    </w:p>
    <w:p w:rsidR="0076791D" w:rsidRDefault="0076791D" w:rsidP="00C25846">
      <w:pPr>
        <w:pStyle w:val="a0"/>
        <w:spacing w:line="240" w:lineRule="auto"/>
        <w:ind w:firstLine="0"/>
        <w:rPr>
          <w:rFonts w:ascii="Times New Roman" w:hAnsi="Times New Roman" w:cs="Times New Roman"/>
          <w:b/>
          <w:bCs/>
          <w:noProof/>
          <w:color w:val="auto"/>
          <w:sz w:val="24"/>
          <w:szCs w:val="28"/>
          <w:lang w:val="kk-KZ"/>
        </w:rPr>
      </w:pPr>
    </w:p>
    <w:tbl>
      <w:tblPr>
        <w:tblW w:w="153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668"/>
        <w:gridCol w:w="7676"/>
      </w:tblGrid>
      <w:tr w:rsidR="0076791D" w:rsidTr="00D529FE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</w:tcPr>
          <w:p w:rsidR="0076791D" w:rsidRPr="00416720" w:rsidRDefault="0076791D" w:rsidP="00416720">
            <w:pPr>
              <w:pStyle w:val="ListParagraph"/>
              <w:keepNext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</w:pPr>
            <w:r w:rsidRPr="00416720"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  <w:t>7-</w:t>
            </w:r>
            <w:r w:rsidRPr="00416720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сыныптың соңында оқушылар білуі тиіс:</w:t>
            </w:r>
          </w:p>
          <w:p w:rsidR="0076791D" w:rsidRPr="00416720" w:rsidRDefault="0076791D" w:rsidP="00D529FE">
            <w:pPr>
              <w:pStyle w:val="ListParagraph"/>
              <w:keepNext/>
              <w:numPr>
                <w:ilvl w:val="0"/>
                <w:numId w:val="1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6720">
              <w:rPr>
                <w:rFonts w:ascii="Times New Roman" w:hAnsi="Times New Roman"/>
                <w:sz w:val="28"/>
                <w:szCs w:val="28"/>
                <w:lang w:val="kk-KZ"/>
              </w:rPr>
              <w:t>қауіпсіздік техника ережелерін;</w:t>
            </w:r>
          </w:p>
          <w:p w:rsidR="0076791D" w:rsidRPr="00416720" w:rsidRDefault="0076791D" w:rsidP="00D529FE">
            <w:pPr>
              <w:keepNext/>
              <w:numPr>
                <w:ilvl w:val="0"/>
                <w:numId w:val="14"/>
              </w:numPr>
              <w:tabs>
                <w:tab w:val="left" w:pos="540"/>
                <w:tab w:val="left" w:pos="993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u w:val="single"/>
                <w:lang w:val="kk-KZ"/>
              </w:rPr>
            </w:pPr>
            <w:r w:rsidRPr="00416720">
              <w:rPr>
                <w:rFonts w:ascii="Times New Roman" w:hAnsi="Times New Roman"/>
                <w:sz w:val="28"/>
                <w:szCs w:val="28"/>
                <w:lang w:val="kk-KZ"/>
              </w:rPr>
              <w:t>информатика пәні нені оқытатының;</w:t>
            </w:r>
          </w:p>
          <w:p w:rsidR="0076791D" w:rsidRPr="00416720" w:rsidRDefault="0076791D" w:rsidP="00D529FE">
            <w:pPr>
              <w:keepNext/>
              <w:numPr>
                <w:ilvl w:val="0"/>
                <w:numId w:val="14"/>
              </w:numPr>
              <w:tabs>
                <w:tab w:val="left" w:pos="540"/>
                <w:tab w:val="left" w:pos="993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u w:val="single"/>
                <w:lang w:val="kk-KZ"/>
              </w:rPr>
            </w:pPr>
            <w:r w:rsidRPr="00416720">
              <w:rPr>
                <w:rFonts w:ascii="Times New Roman" w:hAnsi="Times New Roman"/>
                <w:sz w:val="28"/>
                <w:szCs w:val="28"/>
                <w:lang w:val="kk-KZ"/>
              </w:rPr>
              <w:t>ақпарат түсінігін;</w:t>
            </w:r>
            <w:bookmarkStart w:id="0" w:name="_GoBack"/>
            <w:bookmarkEnd w:id="0"/>
          </w:p>
          <w:p w:rsidR="0076791D" w:rsidRPr="00416720" w:rsidRDefault="0076791D" w:rsidP="00D529FE">
            <w:pPr>
              <w:keepNext/>
              <w:numPr>
                <w:ilvl w:val="0"/>
                <w:numId w:val="14"/>
              </w:numPr>
              <w:tabs>
                <w:tab w:val="left" w:pos="540"/>
                <w:tab w:val="left" w:pos="993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u w:val="single"/>
                <w:lang w:val="kk-KZ"/>
              </w:rPr>
            </w:pPr>
            <w:r w:rsidRPr="00416720">
              <w:rPr>
                <w:rFonts w:ascii="Times New Roman" w:hAnsi="Times New Roman"/>
                <w:sz w:val="28"/>
                <w:szCs w:val="28"/>
                <w:lang w:val="kk-KZ"/>
              </w:rPr>
              <w:t>ақпарат түрлерін;</w:t>
            </w:r>
          </w:p>
          <w:p w:rsidR="0076791D" w:rsidRPr="00416720" w:rsidRDefault="0076791D" w:rsidP="00D529FE">
            <w:pPr>
              <w:keepNext/>
              <w:numPr>
                <w:ilvl w:val="0"/>
                <w:numId w:val="14"/>
              </w:numPr>
              <w:tabs>
                <w:tab w:val="left" w:pos="540"/>
                <w:tab w:val="left" w:pos="993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u w:val="single"/>
                <w:lang w:val="kk-KZ"/>
              </w:rPr>
            </w:pPr>
            <w:r w:rsidRPr="00416720">
              <w:rPr>
                <w:rFonts w:ascii="Times New Roman" w:hAnsi="Times New Roman"/>
                <w:sz w:val="28"/>
                <w:szCs w:val="28"/>
                <w:lang w:val="kk-KZ"/>
              </w:rPr>
              <w:t>ақпараттың өлшеу бірлігін;</w:t>
            </w:r>
          </w:p>
          <w:p w:rsidR="0076791D" w:rsidRPr="00416720" w:rsidRDefault="0076791D" w:rsidP="00D529FE">
            <w:pPr>
              <w:keepNext/>
              <w:numPr>
                <w:ilvl w:val="0"/>
                <w:numId w:val="14"/>
              </w:numPr>
              <w:tabs>
                <w:tab w:val="left" w:pos="540"/>
                <w:tab w:val="left" w:pos="993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6720">
              <w:rPr>
                <w:rFonts w:ascii="Times New Roman" w:hAnsi="Times New Roman"/>
                <w:sz w:val="28"/>
                <w:szCs w:val="28"/>
                <w:lang w:val="kk-KZ"/>
              </w:rPr>
              <w:t>ақпаратты кодтау және кодтан шығару тәсілдерін;</w:t>
            </w:r>
          </w:p>
          <w:p w:rsidR="0076791D" w:rsidRPr="00416720" w:rsidRDefault="0076791D" w:rsidP="00D529FE">
            <w:pPr>
              <w:keepNext/>
              <w:numPr>
                <w:ilvl w:val="0"/>
                <w:numId w:val="14"/>
              </w:numPr>
              <w:tabs>
                <w:tab w:val="left" w:pos="540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6720">
              <w:rPr>
                <w:rFonts w:ascii="Times New Roman" w:hAnsi="Times New Roman"/>
                <w:sz w:val="28"/>
                <w:szCs w:val="28"/>
                <w:lang w:val="kk-KZ"/>
              </w:rPr>
              <w:t>компьютердің негізгі құрылғыларының міндеттері мен мүмкіндіктерін;</w:t>
            </w:r>
          </w:p>
          <w:p w:rsidR="0076791D" w:rsidRPr="00416720" w:rsidRDefault="0076791D" w:rsidP="00D529FE">
            <w:pPr>
              <w:keepNext/>
              <w:numPr>
                <w:ilvl w:val="0"/>
                <w:numId w:val="14"/>
              </w:numPr>
              <w:tabs>
                <w:tab w:val="left" w:pos="540"/>
                <w:tab w:val="left" w:pos="993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6720">
              <w:rPr>
                <w:rFonts w:ascii="Times New Roman" w:hAnsi="Times New Roman"/>
                <w:sz w:val="28"/>
                <w:szCs w:val="28"/>
                <w:lang w:val="kk-KZ"/>
              </w:rPr>
              <w:t>вирусқа қарсы бағдарламалар арқылы ақпаратты қорғау тәсілдерін;</w:t>
            </w:r>
          </w:p>
          <w:p w:rsidR="0076791D" w:rsidRPr="00416720" w:rsidRDefault="0076791D" w:rsidP="00D529FE">
            <w:pPr>
              <w:keepNext/>
              <w:numPr>
                <w:ilvl w:val="0"/>
                <w:numId w:val="14"/>
              </w:numPr>
              <w:tabs>
                <w:tab w:val="left" w:pos="540"/>
                <w:tab w:val="left" w:pos="993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6720">
              <w:rPr>
                <w:rFonts w:ascii="Times New Roman" w:hAnsi="Times New Roman"/>
                <w:sz w:val="28"/>
                <w:szCs w:val="28"/>
                <w:lang w:val="kk-KZ"/>
              </w:rPr>
              <w:t>мұрағаттау міндеттерін;</w:t>
            </w:r>
          </w:p>
          <w:p w:rsidR="0076791D" w:rsidRPr="00416720" w:rsidRDefault="0076791D" w:rsidP="00D529FE">
            <w:pPr>
              <w:keepNext/>
              <w:numPr>
                <w:ilvl w:val="0"/>
                <w:numId w:val="14"/>
              </w:numPr>
              <w:tabs>
                <w:tab w:val="left" w:pos="540"/>
                <w:tab w:val="left" w:pos="993"/>
                <w:tab w:val="left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6720">
              <w:rPr>
                <w:rFonts w:ascii="Times New Roman" w:hAnsi="Times New Roman"/>
                <w:sz w:val="28"/>
                <w:szCs w:val="28"/>
                <w:lang w:val="kk-KZ"/>
              </w:rPr>
              <w:t>компьютер жадысының құрылғысын;</w:t>
            </w:r>
          </w:p>
          <w:p w:rsidR="0076791D" w:rsidRPr="00416720" w:rsidRDefault="0076791D" w:rsidP="00D529FE">
            <w:pPr>
              <w:keepNext/>
              <w:numPr>
                <w:ilvl w:val="0"/>
                <w:numId w:val="14"/>
              </w:numPr>
              <w:tabs>
                <w:tab w:val="left" w:pos="540"/>
                <w:tab w:val="left" w:pos="993"/>
                <w:tab w:val="left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6720">
              <w:rPr>
                <w:rFonts w:ascii="Times New Roman" w:hAnsi="Times New Roman"/>
                <w:spacing w:val="-8"/>
                <w:sz w:val="28"/>
                <w:szCs w:val="28"/>
                <w:lang w:val="kk-KZ"/>
              </w:rPr>
              <w:t>компьютердің бағдарламалық қамтамасыз етудің міндеттері мен түрлерін</w:t>
            </w:r>
            <w:r w:rsidRPr="0041672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76791D" w:rsidRPr="00416720" w:rsidRDefault="0076791D" w:rsidP="00D529FE">
            <w:pPr>
              <w:keepNext/>
              <w:numPr>
                <w:ilvl w:val="0"/>
                <w:numId w:val="14"/>
              </w:numPr>
              <w:tabs>
                <w:tab w:val="left" w:pos="540"/>
                <w:tab w:val="left" w:pos="993"/>
                <w:tab w:val="left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6720">
              <w:rPr>
                <w:rFonts w:ascii="Times New Roman" w:hAnsi="Times New Roman"/>
                <w:sz w:val="28"/>
                <w:szCs w:val="28"/>
                <w:lang w:val="kk-KZ"/>
              </w:rPr>
              <w:t>операциялық жүйе ұғымын;</w:t>
            </w:r>
          </w:p>
          <w:p w:rsidR="0076791D" w:rsidRPr="00416720" w:rsidRDefault="0076791D" w:rsidP="00D529FE">
            <w:pPr>
              <w:keepNext/>
              <w:numPr>
                <w:ilvl w:val="0"/>
                <w:numId w:val="14"/>
              </w:numPr>
              <w:tabs>
                <w:tab w:val="left" w:pos="540"/>
                <w:tab w:val="left" w:pos="993"/>
                <w:tab w:val="left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6720">
              <w:rPr>
                <w:rFonts w:ascii="Times New Roman" w:hAnsi="Times New Roman"/>
                <w:sz w:val="28"/>
                <w:szCs w:val="28"/>
                <w:lang w:val="kk-KZ"/>
              </w:rPr>
              <w:t>операциялық жүйелерді басқару тәсілдері мен негізгі объектілерін;</w:t>
            </w:r>
          </w:p>
          <w:p w:rsidR="0076791D" w:rsidRPr="00416720" w:rsidRDefault="0076791D" w:rsidP="00D529FE">
            <w:pPr>
              <w:keepNext/>
              <w:numPr>
                <w:ilvl w:val="0"/>
                <w:numId w:val="14"/>
              </w:numPr>
              <w:tabs>
                <w:tab w:val="left" w:pos="540"/>
                <w:tab w:val="left" w:pos="993"/>
                <w:tab w:val="left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6720">
              <w:rPr>
                <w:rFonts w:ascii="Times New Roman" w:hAnsi="Times New Roman"/>
                <w:sz w:val="28"/>
                <w:szCs w:val="28"/>
                <w:lang w:val="kk-KZ"/>
              </w:rPr>
              <w:t>ақпараттарды тасымалдаушылар міндетін;</w:t>
            </w:r>
          </w:p>
          <w:p w:rsidR="0076791D" w:rsidRPr="00416720" w:rsidRDefault="0076791D" w:rsidP="00D529FE">
            <w:pPr>
              <w:keepNext/>
              <w:numPr>
                <w:ilvl w:val="0"/>
                <w:numId w:val="14"/>
              </w:numPr>
              <w:tabs>
                <w:tab w:val="left" w:pos="540"/>
                <w:tab w:val="left" w:pos="993"/>
                <w:tab w:val="left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6720">
              <w:rPr>
                <w:rFonts w:ascii="Times New Roman" w:hAnsi="Times New Roman"/>
                <w:sz w:val="28"/>
                <w:szCs w:val="28"/>
                <w:lang w:val="kk-KZ"/>
              </w:rPr>
              <w:t>есептеуіш техниканың даму тарихын және электронды-есептеуіш машиналардың даму кезеңдерін;</w:t>
            </w:r>
          </w:p>
          <w:p w:rsidR="0076791D" w:rsidRPr="00416720" w:rsidRDefault="0076791D" w:rsidP="00D529FE">
            <w:pPr>
              <w:keepNext/>
              <w:numPr>
                <w:ilvl w:val="0"/>
                <w:numId w:val="14"/>
              </w:numPr>
              <w:tabs>
                <w:tab w:val="left" w:pos="540"/>
                <w:tab w:val="left" w:pos="993"/>
                <w:tab w:val="left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6720">
              <w:rPr>
                <w:rFonts w:ascii="Times New Roman" w:hAnsi="Times New Roman"/>
                <w:sz w:val="28"/>
                <w:szCs w:val="28"/>
                <w:lang w:val="kk-KZ"/>
              </w:rPr>
              <w:t>дербес компьютердің архитектурасының даму үрдісін;</w:t>
            </w:r>
          </w:p>
          <w:p w:rsidR="0076791D" w:rsidRPr="00416720" w:rsidRDefault="0076791D" w:rsidP="00D529FE">
            <w:pPr>
              <w:keepNext/>
              <w:numPr>
                <w:ilvl w:val="0"/>
                <w:numId w:val="14"/>
              </w:numPr>
              <w:tabs>
                <w:tab w:val="left" w:pos="540"/>
                <w:tab w:val="left" w:pos="993"/>
                <w:tab w:val="left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6720">
              <w:rPr>
                <w:rFonts w:ascii="Times New Roman" w:hAnsi="Times New Roman"/>
                <w:sz w:val="28"/>
                <w:szCs w:val="28"/>
                <w:lang w:val="kk-KZ"/>
              </w:rPr>
              <w:t>алгоритм және атқарушы ұғымын;</w:t>
            </w:r>
          </w:p>
          <w:p w:rsidR="0076791D" w:rsidRPr="00416720" w:rsidRDefault="0076791D" w:rsidP="00D529FE">
            <w:pPr>
              <w:keepNext/>
              <w:numPr>
                <w:ilvl w:val="0"/>
                <w:numId w:val="14"/>
              </w:numPr>
              <w:tabs>
                <w:tab w:val="left" w:pos="540"/>
                <w:tab w:val="left" w:pos="993"/>
                <w:tab w:val="left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6720">
              <w:rPr>
                <w:rFonts w:ascii="Times New Roman" w:hAnsi="Times New Roman"/>
                <w:sz w:val="28"/>
                <w:szCs w:val="28"/>
                <w:lang w:val="kk-KZ"/>
              </w:rPr>
              <w:t>алгоритмді жазу формасын;</w:t>
            </w:r>
          </w:p>
          <w:p w:rsidR="0076791D" w:rsidRPr="00416720" w:rsidRDefault="0076791D" w:rsidP="00D529FE">
            <w:pPr>
              <w:keepNext/>
              <w:numPr>
                <w:ilvl w:val="0"/>
                <w:numId w:val="14"/>
              </w:numPr>
              <w:tabs>
                <w:tab w:val="left" w:pos="540"/>
                <w:tab w:val="left" w:pos="993"/>
                <w:tab w:val="left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6720">
              <w:rPr>
                <w:rFonts w:ascii="Times New Roman" w:hAnsi="Times New Roman"/>
                <w:sz w:val="28"/>
                <w:szCs w:val="28"/>
                <w:lang w:val="kk-KZ"/>
              </w:rPr>
              <w:t>алгоритм типтерін;</w:t>
            </w:r>
          </w:p>
          <w:p w:rsidR="0076791D" w:rsidRPr="00416720" w:rsidRDefault="0076791D" w:rsidP="00D529FE">
            <w:pPr>
              <w:pStyle w:val="ListParagraph"/>
              <w:keepNext/>
              <w:numPr>
                <w:ilvl w:val="0"/>
                <w:numId w:val="14"/>
              </w:numPr>
              <w:tabs>
                <w:tab w:val="left" w:pos="540"/>
                <w:tab w:val="left" w:pos="993"/>
                <w:tab w:val="left" w:pos="1134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6720">
              <w:rPr>
                <w:rFonts w:ascii="Times New Roman" w:hAnsi="Times New Roman"/>
                <w:sz w:val="28"/>
                <w:szCs w:val="28"/>
                <w:lang w:val="kk-KZ"/>
              </w:rPr>
              <w:t>программалау тілінде программаның құрылымын;</w:t>
            </w:r>
          </w:p>
          <w:p w:rsidR="0076791D" w:rsidRPr="00416720" w:rsidRDefault="0076791D" w:rsidP="00D529FE">
            <w:pPr>
              <w:pStyle w:val="ListParagraph"/>
              <w:keepNext/>
              <w:numPr>
                <w:ilvl w:val="0"/>
                <w:numId w:val="14"/>
              </w:numPr>
              <w:tabs>
                <w:tab w:val="left" w:pos="540"/>
                <w:tab w:val="left" w:pos="1134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6720">
              <w:rPr>
                <w:rFonts w:ascii="Times New Roman" w:hAnsi="Times New Roman"/>
                <w:sz w:val="28"/>
                <w:szCs w:val="28"/>
                <w:lang w:val="kk-KZ"/>
              </w:rPr>
              <w:t>айнымалылар типтерін;</w:t>
            </w:r>
          </w:p>
          <w:p w:rsidR="0076791D" w:rsidRPr="00416720" w:rsidRDefault="0076791D" w:rsidP="00D529FE">
            <w:pPr>
              <w:pStyle w:val="ListParagraph"/>
              <w:keepNext/>
              <w:numPr>
                <w:ilvl w:val="0"/>
                <w:numId w:val="14"/>
              </w:numPr>
              <w:tabs>
                <w:tab w:val="left" w:pos="540"/>
                <w:tab w:val="left" w:pos="993"/>
                <w:tab w:val="left" w:pos="1134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6720">
              <w:rPr>
                <w:rFonts w:ascii="Times New Roman" w:hAnsi="Times New Roman"/>
                <w:sz w:val="28"/>
                <w:szCs w:val="28"/>
                <w:lang w:val="kk-KZ"/>
              </w:rPr>
              <w:t>арифметикалық өрнектерді программалау тілінде жазу ережесін;</w:t>
            </w:r>
          </w:p>
          <w:p w:rsidR="0076791D" w:rsidRPr="00416720" w:rsidRDefault="0076791D" w:rsidP="00D529FE">
            <w:pPr>
              <w:pStyle w:val="ListParagraph"/>
              <w:keepNext/>
              <w:numPr>
                <w:ilvl w:val="0"/>
                <w:numId w:val="14"/>
              </w:numPr>
              <w:tabs>
                <w:tab w:val="left" w:pos="540"/>
                <w:tab w:val="left" w:pos="993"/>
                <w:tab w:val="left" w:pos="1134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672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енгізу, шығару және меншіктеу операторларын; </w:t>
            </w:r>
          </w:p>
          <w:p w:rsidR="0076791D" w:rsidRPr="00416720" w:rsidRDefault="0076791D" w:rsidP="00D529FE">
            <w:pPr>
              <w:keepNext/>
              <w:numPr>
                <w:ilvl w:val="0"/>
                <w:numId w:val="14"/>
              </w:numPr>
              <w:tabs>
                <w:tab w:val="left" w:pos="540"/>
                <w:tab w:val="left" w:pos="993"/>
                <w:tab w:val="left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6720">
              <w:rPr>
                <w:rFonts w:ascii="Times New Roman" w:hAnsi="Times New Roman"/>
                <w:sz w:val="28"/>
                <w:szCs w:val="28"/>
                <w:lang w:val="kk-KZ"/>
              </w:rPr>
              <w:t>модель ұғымын;</w:t>
            </w:r>
          </w:p>
          <w:p w:rsidR="0076791D" w:rsidRPr="00416720" w:rsidRDefault="0076791D" w:rsidP="00D529FE">
            <w:pPr>
              <w:keepNext/>
              <w:numPr>
                <w:ilvl w:val="0"/>
                <w:numId w:val="14"/>
              </w:numPr>
              <w:tabs>
                <w:tab w:val="left" w:pos="540"/>
                <w:tab w:val="left" w:pos="993"/>
                <w:tab w:val="left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6720">
              <w:rPr>
                <w:rFonts w:ascii="Times New Roman" w:hAnsi="Times New Roman"/>
                <w:sz w:val="28"/>
                <w:szCs w:val="28"/>
                <w:lang w:val="kk-KZ"/>
              </w:rPr>
              <w:t>модель түрлерін;</w:t>
            </w:r>
          </w:p>
          <w:p w:rsidR="0076791D" w:rsidRPr="00416720" w:rsidRDefault="0076791D" w:rsidP="00D529FE">
            <w:pPr>
              <w:keepNext/>
              <w:numPr>
                <w:ilvl w:val="0"/>
                <w:numId w:val="15"/>
              </w:numPr>
              <w:tabs>
                <w:tab w:val="left" w:pos="540"/>
                <w:tab w:val="left" w:pos="993"/>
                <w:tab w:val="left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6720">
              <w:rPr>
                <w:rFonts w:ascii="Times New Roman" w:hAnsi="Times New Roman"/>
                <w:sz w:val="28"/>
                <w:szCs w:val="28"/>
                <w:lang w:val="kk-KZ"/>
              </w:rPr>
              <w:t>модельдердің әдістері мен қасиеттерін;</w:t>
            </w:r>
          </w:p>
          <w:p w:rsidR="0076791D" w:rsidRPr="00416720" w:rsidRDefault="0076791D" w:rsidP="00D529FE">
            <w:pPr>
              <w:keepNext/>
              <w:numPr>
                <w:ilvl w:val="0"/>
                <w:numId w:val="15"/>
              </w:numPr>
              <w:tabs>
                <w:tab w:val="left" w:pos="540"/>
                <w:tab w:val="left" w:pos="993"/>
                <w:tab w:val="left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6720">
              <w:rPr>
                <w:rFonts w:ascii="Times New Roman" w:hAnsi="Times New Roman"/>
                <w:sz w:val="28"/>
                <w:szCs w:val="28"/>
                <w:lang w:val="kk-KZ"/>
              </w:rPr>
              <w:t>графиктік редакторда жұмыс істеу тәсілдерін;</w:t>
            </w:r>
          </w:p>
          <w:p w:rsidR="0076791D" w:rsidRPr="00416720" w:rsidRDefault="0076791D" w:rsidP="00D529FE">
            <w:pPr>
              <w:keepNext/>
              <w:numPr>
                <w:ilvl w:val="0"/>
                <w:numId w:val="15"/>
              </w:numPr>
              <w:tabs>
                <w:tab w:val="left" w:pos="540"/>
                <w:tab w:val="left" w:pos="993"/>
                <w:tab w:val="left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6720">
              <w:rPr>
                <w:rFonts w:ascii="Times New Roman" w:hAnsi="Times New Roman"/>
                <w:sz w:val="28"/>
                <w:szCs w:val="28"/>
                <w:lang w:val="kk-KZ"/>
              </w:rPr>
              <w:t>мәтіндік редакторда жұмыс істеу тәсілдерін;</w:t>
            </w:r>
          </w:p>
          <w:p w:rsidR="0076791D" w:rsidRPr="00416720" w:rsidRDefault="0076791D" w:rsidP="00D529FE">
            <w:pPr>
              <w:keepNext/>
              <w:numPr>
                <w:ilvl w:val="0"/>
                <w:numId w:val="15"/>
              </w:numPr>
              <w:tabs>
                <w:tab w:val="left" w:pos="540"/>
                <w:tab w:val="left" w:pos="993"/>
                <w:tab w:val="left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6720">
              <w:rPr>
                <w:rFonts w:ascii="Times New Roman" w:hAnsi="Times New Roman"/>
                <w:sz w:val="28"/>
                <w:szCs w:val="28"/>
                <w:lang w:val="kk-KZ"/>
              </w:rPr>
              <w:t>мәтінді редакциялау және пішімдеу тәсілдерін;</w:t>
            </w:r>
          </w:p>
          <w:p w:rsidR="0076791D" w:rsidRPr="00416720" w:rsidRDefault="0076791D" w:rsidP="00D529FE">
            <w:pPr>
              <w:keepNext/>
              <w:numPr>
                <w:ilvl w:val="0"/>
                <w:numId w:val="15"/>
              </w:numPr>
              <w:tabs>
                <w:tab w:val="left" w:pos="540"/>
                <w:tab w:val="left" w:pos="993"/>
                <w:tab w:val="left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6720">
              <w:rPr>
                <w:rFonts w:ascii="Times New Roman" w:hAnsi="Times New Roman"/>
                <w:sz w:val="28"/>
                <w:szCs w:val="28"/>
                <w:lang w:val="kk-KZ"/>
              </w:rPr>
              <w:t>калькуляторда жұмыс істеу тәсілдерін;</w:t>
            </w:r>
          </w:p>
          <w:p w:rsidR="0076791D" w:rsidRPr="00416720" w:rsidRDefault="0076791D" w:rsidP="00D529FE">
            <w:pPr>
              <w:keepNext/>
              <w:numPr>
                <w:ilvl w:val="0"/>
                <w:numId w:val="15"/>
              </w:numPr>
              <w:tabs>
                <w:tab w:val="left" w:pos="540"/>
                <w:tab w:val="left" w:pos="993"/>
                <w:tab w:val="left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6720">
              <w:rPr>
                <w:rFonts w:ascii="Times New Roman" w:hAnsi="Times New Roman"/>
                <w:sz w:val="28"/>
                <w:szCs w:val="28"/>
                <w:lang w:val="kk-KZ"/>
              </w:rPr>
              <w:t>дыбысты іске қосу және жазу программаларын;</w:t>
            </w:r>
          </w:p>
          <w:p w:rsidR="0076791D" w:rsidRPr="00416720" w:rsidRDefault="0076791D" w:rsidP="00D529FE">
            <w:pPr>
              <w:keepNext/>
              <w:numPr>
                <w:ilvl w:val="0"/>
                <w:numId w:val="15"/>
              </w:numPr>
              <w:tabs>
                <w:tab w:val="left" w:pos="540"/>
                <w:tab w:val="left" w:pos="993"/>
                <w:tab w:val="left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6720">
              <w:rPr>
                <w:rFonts w:ascii="Times New Roman" w:hAnsi="Times New Roman"/>
                <w:sz w:val="28"/>
                <w:szCs w:val="28"/>
                <w:lang w:val="kk-KZ"/>
              </w:rPr>
              <w:t>мәтіндік процессордың интерфейсін;</w:t>
            </w:r>
          </w:p>
          <w:p w:rsidR="0076791D" w:rsidRPr="00416720" w:rsidRDefault="0076791D" w:rsidP="00D529FE">
            <w:pPr>
              <w:keepNext/>
              <w:numPr>
                <w:ilvl w:val="0"/>
                <w:numId w:val="15"/>
              </w:numPr>
              <w:tabs>
                <w:tab w:val="left" w:pos="540"/>
                <w:tab w:val="left" w:pos="993"/>
                <w:tab w:val="left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6720">
              <w:rPr>
                <w:rFonts w:ascii="Times New Roman" w:hAnsi="Times New Roman"/>
                <w:sz w:val="28"/>
                <w:szCs w:val="28"/>
                <w:lang w:val="kk-KZ"/>
              </w:rPr>
              <w:t>құжатты ашу және сақтау тәсілін;</w:t>
            </w:r>
          </w:p>
          <w:p w:rsidR="0076791D" w:rsidRPr="00416720" w:rsidRDefault="0076791D" w:rsidP="00D529FE">
            <w:pPr>
              <w:keepNext/>
              <w:numPr>
                <w:ilvl w:val="0"/>
                <w:numId w:val="15"/>
              </w:numPr>
              <w:tabs>
                <w:tab w:val="left" w:pos="540"/>
                <w:tab w:val="left" w:pos="993"/>
                <w:tab w:val="left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6720">
              <w:rPr>
                <w:rFonts w:ascii="Times New Roman" w:hAnsi="Times New Roman"/>
                <w:sz w:val="28"/>
                <w:szCs w:val="28"/>
                <w:lang w:val="kk-KZ"/>
              </w:rPr>
              <w:t>мәтіндік процессорда кестелерді құру және редакциялау тәсілдерін;</w:t>
            </w:r>
          </w:p>
          <w:p w:rsidR="0076791D" w:rsidRPr="00416720" w:rsidRDefault="0076791D" w:rsidP="00D529FE">
            <w:pPr>
              <w:keepNext/>
              <w:numPr>
                <w:ilvl w:val="0"/>
                <w:numId w:val="15"/>
              </w:numPr>
              <w:tabs>
                <w:tab w:val="left" w:pos="540"/>
                <w:tab w:val="left" w:pos="993"/>
                <w:tab w:val="left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6720">
              <w:rPr>
                <w:rFonts w:ascii="Times New Roman" w:hAnsi="Times New Roman"/>
                <w:sz w:val="28"/>
                <w:szCs w:val="28"/>
                <w:lang w:val="kk-KZ"/>
              </w:rPr>
              <w:t>бағанға мәтінді орналастыру тәсілдерін;</w:t>
            </w:r>
          </w:p>
          <w:p w:rsidR="0076791D" w:rsidRPr="00416720" w:rsidRDefault="0076791D" w:rsidP="00D529FE">
            <w:pPr>
              <w:keepNext/>
              <w:numPr>
                <w:ilvl w:val="0"/>
                <w:numId w:val="15"/>
              </w:numPr>
              <w:tabs>
                <w:tab w:val="left" w:pos="540"/>
                <w:tab w:val="left" w:pos="993"/>
                <w:tab w:val="left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6720">
              <w:rPr>
                <w:rFonts w:ascii="Times New Roman" w:hAnsi="Times New Roman"/>
                <w:sz w:val="28"/>
                <w:szCs w:val="28"/>
                <w:lang w:val="kk-KZ"/>
              </w:rPr>
              <w:t>беттердің параметрлерін баптауын;</w:t>
            </w:r>
          </w:p>
          <w:p w:rsidR="0076791D" w:rsidRPr="00416720" w:rsidRDefault="0076791D" w:rsidP="00D529FE">
            <w:pPr>
              <w:keepNext/>
              <w:numPr>
                <w:ilvl w:val="0"/>
                <w:numId w:val="15"/>
              </w:numPr>
              <w:tabs>
                <w:tab w:val="left" w:pos="540"/>
                <w:tab w:val="left" w:pos="993"/>
                <w:tab w:val="left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6720">
              <w:rPr>
                <w:rFonts w:ascii="Times New Roman" w:hAnsi="Times New Roman"/>
                <w:sz w:val="28"/>
                <w:szCs w:val="28"/>
                <w:lang w:val="kk-KZ"/>
              </w:rPr>
              <w:t>құжатты баспаға дайындау;</w:t>
            </w:r>
          </w:p>
          <w:p w:rsidR="0076791D" w:rsidRPr="00416720" w:rsidRDefault="0076791D" w:rsidP="00D529FE">
            <w:pPr>
              <w:keepNext/>
              <w:numPr>
                <w:ilvl w:val="0"/>
                <w:numId w:val="15"/>
              </w:numPr>
              <w:tabs>
                <w:tab w:val="left" w:pos="540"/>
                <w:tab w:val="left" w:pos="993"/>
                <w:tab w:val="left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6720">
              <w:rPr>
                <w:rFonts w:ascii="Times New Roman" w:hAnsi="Times New Roman"/>
                <w:spacing w:val="-8"/>
                <w:sz w:val="28"/>
                <w:szCs w:val="28"/>
                <w:lang w:val="kk-KZ"/>
              </w:rPr>
              <w:t>мәтінге графикалық объектілерді және жазуларды кірістіру командаларын</w:t>
            </w:r>
            <w:r w:rsidRPr="0041672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76791D" w:rsidRPr="00416720" w:rsidRDefault="0076791D" w:rsidP="00D529FE">
            <w:pPr>
              <w:keepNext/>
              <w:numPr>
                <w:ilvl w:val="0"/>
                <w:numId w:val="15"/>
              </w:numPr>
              <w:tabs>
                <w:tab w:val="left" w:pos="540"/>
                <w:tab w:val="left" w:pos="851"/>
                <w:tab w:val="left" w:pos="993"/>
                <w:tab w:val="left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6720">
              <w:rPr>
                <w:rFonts w:ascii="Times New Roman" w:hAnsi="Times New Roman"/>
                <w:sz w:val="28"/>
                <w:szCs w:val="28"/>
                <w:lang w:val="kk-KZ"/>
              </w:rPr>
              <w:t>слайд ұғымын, слайдтармен жұмыс істеу тәсілдерін;</w:t>
            </w:r>
          </w:p>
          <w:p w:rsidR="0076791D" w:rsidRPr="00416720" w:rsidRDefault="0076791D" w:rsidP="00D529FE">
            <w:pPr>
              <w:keepNext/>
              <w:numPr>
                <w:ilvl w:val="0"/>
                <w:numId w:val="15"/>
              </w:numPr>
              <w:tabs>
                <w:tab w:val="left" w:pos="540"/>
                <w:tab w:val="left" w:pos="993"/>
                <w:tab w:val="left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6720">
              <w:rPr>
                <w:rFonts w:ascii="Times New Roman" w:hAnsi="Times New Roman"/>
                <w:sz w:val="28"/>
                <w:szCs w:val="28"/>
                <w:lang w:val="kk-KZ"/>
              </w:rPr>
              <w:t>анимация ұғымын, анимация әсерлерін баптауын;</w:t>
            </w:r>
          </w:p>
          <w:p w:rsidR="0076791D" w:rsidRPr="00416720" w:rsidRDefault="0076791D" w:rsidP="00D529FE">
            <w:pPr>
              <w:pStyle w:val="ListParagraph"/>
              <w:keepNext/>
              <w:numPr>
                <w:ilvl w:val="0"/>
                <w:numId w:val="16"/>
              </w:numPr>
              <w:tabs>
                <w:tab w:val="left" w:pos="540"/>
                <w:tab w:val="left" w:pos="993"/>
                <w:tab w:val="left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6720">
              <w:rPr>
                <w:rFonts w:ascii="Times New Roman" w:hAnsi="Times New Roman"/>
                <w:sz w:val="28"/>
                <w:szCs w:val="28"/>
                <w:lang w:val="kk-KZ"/>
              </w:rPr>
              <w:t>компьютерлік желілердің міндетін;</w:t>
            </w:r>
          </w:p>
          <w:p w:rsidR="0076791D" w:rsidRPr="00416720" w:rsidRDefault="0076791D" w:rsidP="00D529FE">
            <w:pPr>
              <w:pStyle w:val="ListParagraph"/>
              <w:keepNext/>
              <w:numPr>
                <w:ilvl w:val="0"/>
                <w:numId w:val="16"/>
              </w:numPr>
              <w:tabs>
                <w:tab w:val="left" w:pos="540"/>
                <w:tab w:val="left" w:pos="993"/>
                <w:tab w:val="left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6720">
              <w:rPr>
                <w:rFonts w:ascii="Times New Roman" w:hAnsi="Times New Roman"/>
                <w:sz w:val="28"/>
                <w:szCs w:val="28"/>
                <w:lang w:val="kk-KZ"/>
              </w:rPr>
              <w:t>Интернет желісінің қызметтер міндетін және Интернетте ақпараттар іздеу әдісі;</w:t>
            </w:r>
          </w:p>
          <w:p w:rsidR="0076791D" w:rsidRPr="00416720" w:rsidRDefault="0076791D" w:rsidP="00D529FE">
            <w:pPr>
              <w:pStyle w:val="ListParagraph"/>
              <w:keepNext/>
              <w:numPr>
                <w:ilvl w:val="0"/>
                <w:numId w:val="16"/>
              </w:numPr>
              <w:tabs>
                <w:tab w:val="left" w:pos="540"/>
                <w:tab w:val="left" w:pos="993"/>
                <w:tab w:val="left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6720">
              <w:rPr>
                <w:rFonts w:ascii="Times New Roman" w:hAnsi="Times New Roman"/>
                <w:sz w:val="28"/>
                <w:szCs w:val="28"/>
                <w:lang w:val="kk-KZ"/>
              </w:rPr>
              <w:t>электрондық поштаны пайдалану саласын;</w:t>
            </w:r>
          </w:p>
          <w:p w:rsidR="0076791D" w:rsidRPr="00416720" w:rsidRDefault="0076791D" w:rsidP="00D529FE">
            <w:pPr>
              <w:pStyle w:val="ListParagraph"/>
              <w:keepNext/>
              <w:numPr>
                <w:ilvl w:val="0"/>
                <w:numId w:val="16"/>
              </w:numPr>
              <w:tabs>
                <w:tab w:val="left" w:pos="540"/>
                <w:tab w:val="left" w:pos="993"/>
                <w:tab w:val="left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6720">
              <w:rPr>
                <w:rFonts w:ascii="Times New Roman" w:hAnsi="Times New Roman"/>
                <w:sz w:val="28"/>
                <w:szCs w:val="28"/>
                <w:lang w:val="kk-KZ"/>
              </w:rPr>
              <w:t>желіде жұмыс істеу барысында ақпаратты сақтау қажеттілігін;</w:t>
            </w:r>
          </w:p>
          <w:p w:rsidR="0076791D" w:rsidRPr="00416720" w:rsidRDefault="0076791D" w:rsidP="00D529FE">
            <w:pPr>
              <w:pStyle w:val="ListParagraph"/>
              <w:keepNext/>
              <w:numPr>
                <w:ilvl w:val="0"/>
                <w:numId w:val="17"/>
              </w:numPr>
              <w:tabs>
                <w:tab w:val="left" w:pos="540"/>
                <w:tab w:val="left" w:pos="993"/>
                <w:tab w:val="left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6720">
              <w:rPr>
                <w:rFonts w:ascii="Times New Roman" w:hAnsi="Times New Roman"/>
                <w:sz w:val="28"/>
                <w:szCs w:val="28"/>
                <w:lang w:val="kk-KZ"/>
              </w:rPr>
              <w:t>ақпараттық қауіпсіздікті;</w:t>
            </w:r>
          </w:p>
          <w:p w:rsidR="0076791D" w:rsidRPr="00416720" w:rsidRDefault="0076791D" w:rsidP="00D529FE">
            <w:pPr>
              <w:pStyle w:val="ListParagraph"/>
              <w:keepNext/>
              <w:numPr>
                <w:ilvl w:val="0"/>
                <w:numId w:val="17"/>
              </w:numPr>
              <w:tabs>
                <w:tab w:val="left" w:pos="540"/>
                <w:tab w:val="left" w:pos="993"/>
                <w:tab w:val="left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6720">
              <w:rPr>
                <w:rFonts w:ascii="Times New Roman" w:hAnsi="Times New Roman"/>
                <w:sz w:val="28"/>
                <w:szCs w:val="28"/>
                <w:lang w:val="kk-KZ"/>
              </w:rPr>
              <w:t>жобалық іс-әрекетте жұмыс істеу дағдысын.</w:t>
            </w:r>
          </w:p>
          <w:p w:rsidR="0076791D" w:rsidRPr="00416720" w:rsidRDefault="0076791D" w:rsidP="00416720">
            <w:pPr>
              <w:keepNext/>
              <w:tabs>
                <w:tab w:val="left" w:pos="851"/>
                <w:tab w:val="left" w:pos="993"/>
                <w:tab w:val="center" w:pos="1134"/>
              </w:tabs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7676" w:type="dxa"/>
            <w:tcBorders>
              <w:top w:val="nil"/>
              <w:left w:val="nil"/>
              <w:bottom w:val="nil"/>
              <w:right w:val="nil"/>
            </w:tcBorders>
          </w:tcPr>
          <w:p w:rsidR="0076791D" w:rsidRPr="00416720" w:rsidRDefault="0076791D" w:rsidP="00416720">
            <w:pPr>
              <w:pStyle w:val="ListParagraph"/>
              <w:keepNext/>
              <w:tabs>
                <w:tab w:val="left" w:pos="993"/>
              </w:tabs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416720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7-сыныптың соңында оқушылардың меңгеруі тиіс:</w:t>
            </w:r>
          </w:p>
          <w:p w:rsidR="0076791D" w:rsidRPr="00416720" w:rsidRDefault="0076791D" w:rsidP="00D529FE">
            <w:pPr>
              <w:keepNext/>
              <w:numPr>
                <w:ilvl w:val="0"/>
                <w:numId w:val="18"/>
              </w:numPr>
              <w:tabs>
                <w:tab w:val="left" w:pos="432"/>
                <w:tab w:val="left" w:pos="993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6720">
              <w:rPr>
                <w:rFonts w:ascii="Times New Roman" w:hAnsi="Times New Roman"/>
                <w:sz w:val="28"/>
                <w:szCs w:val="28"/>
                <w:lang w:val="kk-KZ"/>
              </w:rPr>
              <w:t>қауіпсіздік техникасының ережелерін сақтауды;</w:t>
            </w:r>
          </w:p>
          <w:p w:rsidR="0076791D" w:rsidRPr="00416720" w:rsidRDefault="0076791D" w:rsidP="00D529FE">
            <w:pPr>
              <w:keepNext/>
              <w:numPr>
                <w:ilvl w:val="0"/>
                <w:numId w:val="18"/>
              </w:numPr>
              <w:tabs>
                <w:tab w:val="left" w:pos="432"/>
                <w:tab w:val="left" w:pos="993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6720">
              <w:rPr>
                <w:rFonts w:ascii="Times New Roman" w:hAnsi="Times New Roman"/>
                <w:sz w:val="28"/>
                <w:szCs w:val="28"/>
                <w:lang w:val="kk-KZ"/>
              </w:rPr>
              <w:t>ақпараттың түрін анықтауды;</w:t>
            </w:r>
          </w:p>
          <w:p w:rsidR="0076791D" w:rsidRPr="00416720" w:rsidRDefault="0076791D" w:rsidP="00D529FE">
            <w:pPr>
              <w:keepNext/>
              <w:numPr>
                <w:ilvl w:val="0"/>
                <w:numId w:val="18"/>
              </w:numPr>
              <w:tabs>
                <w:tab w:val="left" w:pos="432"/>
                <w:tab w:val="left" w:pos="993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6720">
              <w:rPr>
                <w:rFonts w:ascii="Times New Roman" w:hAnsi="Times New Roman"/>
                <w:sz w:val="28"/>
                <w:szCs w:val="28"/>
                <w:lang w:val="kk-KZ"/>
              </w:rPr>
              <w:t>файлдарды мұрағаттау және мұрағаттан шығаруды;</w:t>
            </w:r>
          </w:p>
          <w:p w:rsidR="0076791D" w:rsidRPr="00416720" w:rsidRDefault="0076791D" w:rsidP="00D529FE">
            <w:pPr>
              <w:keepNext/>
              <w:numPr>
                <w:ilvl w:val="0"/>
                <w:numId w:val="18"/>
              </w:numPr>
              <w:tabs>
                <w:tab w:val="left" w:pos="432"/>
                <w:tab w:val="left" w:pos="993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6720">
              <w:rPr>
                <w:rFonts w:ascii="Times New Roman" w:hAnsi="Times New Roman"/>
                <w:sz w:val="28"/>
                <w:szCs w:val="28"/>
                <w:lang w:val="kk-KZ"/>
              </w:rPr>
              <w:t>компьютерде вирусқа қарсы бағдарламалар арқылы ақпараттарды қорғау әдістерін пайдалануды;</w:t>
            </w:r>
          </w:p>
          <w:p w:rsidR="0076791D" w:rsidRPr="00416720" w:rsidRDefault="0076791D" w:rsidP="00D529FE">
            <w:pPr>
              <w:keepNext/>
              <w:numPr>
                <w:ilvl w:val="0"/>
                <w:numId w:val="18"/>
              </w:numPr>
              <w:tabs>
                <w:tab w:val="left" w:pos="432"/>
                <w:tab w:val="left" w:pos="993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6720">
              <w:rPr>
                <w:rFonts w:ascii="Times New Roman" w:hAnsi="Times New Roman"/>
                <w:sz w:val="28"/>
                <w:szCs w:val="28"/>
                <w:lang w:val="kk-KZ"/>
              </w:rPr>
              <w:t>файлдармен, бумалармен, белгішелермен операциялар орындауды;</w:t>
            </w:r>
          </w:p>
          <w:p w:rsidR="0076791D" w:rsidRPr="00416720" w:rsidRDefault="0076791D" w:rsidP="00D529FE">
            <w:pPr>
              <w:keepNext/>
              <w:numPr>
                <w:ilvl w:val="0"/>
                <w:numId w:val="18"/>
              </w:numPr>
              <w:tabs>
                <w:tab w:val="left" w:pos="432"/>
                <w:tab w:val="left" w:pos="993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6720">
              <w:rPr>
                <w:rFonts w:ascii="Times New Roman" w:hAnsi="Times New Roman"/>
                <w:sz w:val="28"/>
                <w:szCs w:val="28"/>
                <w:lang w:val="kk-KZ"/>
              </w:rPr>
              <w:t>операциялық жүйенің стандартты графиктік интерфейсін қолдануды;</w:t>
            </w:r>
          </w:p>
          <w:p w:rsidR="0076791D" w:rsidRPr="00416720" w:rsidRDefault="0076791D" w:rsidP="00D529FE">
            <w:pPr>
              <w:keepNext/>
              <w:numPr>
                <w:ilvl w:val="0"/>
                <w:numId w:val="18"/>
              </w:numPr>
              <w:tabs>
                <w:tab w:val="left" w:pos="432"/>
                <w:tab w:val="left" w:pos="993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6720">
              <w:rPr>
                <w:rFonts w:ascii="Times New Roman" w:hAnsi="Times New Roman"/>
                <w:sz w:val="28"/>
                <w:szCs w:val="28"/>
                <w:lang w:val="kk-KZ"/>
              </w:rPr>
              <w:t>әртүрлі алгоритмдерді ауызша және графиктік түрде құруды;</w:t>
            </w:r>
          </w:p>
          <w:p w:rsidR="0076791D" w:rsidRPr="00416720" w:rsidRDefault="0076791D" w:rsidP="00D529FE">
            <w:pPr>
              <w:pStyle w:val="ListParagraph"/>
              <w:keepNext/>
              <w:numPr>
                <w:ilvl w:val="0"/>
                <w:numId w:val="18"/>
              </w:numPr>
              <w:tabs>
                <w:tab w:val="left" w:pos="432"/>
                <w:tab w:val="left" w:pos="993"/>
              </w:tabs>
              <w:spacing w:after="0" w:line="240" w:lineRule="auto"/>
              <w:ind w:left="0" w:firstLine="0"/>
              <w:contextualSpacing w:val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6720">
              <w:rPr>
                <w:rFonts w:ascii="Times New Roman" w:hAnsi="Times New Roman"/>
                <w:sz w:val="28"/>
                <w:szCs w:val="28"/>
                <w:lang w:val="kk-KZ"/>
              </w:rPr>
              <w:t>айнымалылар типтерін анықтауды;</w:t>
            </w:r>
          </w:p>
          <w:p w:rsidR="0076791D" w:rsidRPr="00416720" w:rsidRDefault="0076791D" w:rsidP="00D529FE">
            <w:pPr>
              <w:pStyle w:val="ListParagraph"/>
              <w:keepNext/>
              <w:numPr>
                <w:ilvl w:val="0"/>
                <w:numId w:val="18"/>
              </w:numPr>
              <w:tabs>
                <w:tab w:val="left" w:pos="432"/>
                <w:tab w:val="left" w:pos="993"/>
              </w:tabs>
              <w:spacing w:after="0" w:line="240" w:lineRule="auto"/>
              <w:ind w:left="0" w:firstLine="0"/>
              <w:contextualSpacing w:val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6720">
              <w:rPr>
                <w:rFonts w:ascii="Times New Roman" w:hAnsi="Times New Roman"/>
                <w:sz w:val="28"/>
                <w:szCs w:val="28"/>
                <w:lang w:val="kk-KZ"/>
              </w:rPr>
              <w:t>сызықты құрылымның программаларын құруды;</w:t>
            </w:r>
          </w:p>
          <w:p w:rsidR="0076791D" w:rsidRPr="00416720" w:rsidRDefault="0076791D" w:rsidP="00D529FE">
            <w:pPr>
              <w:keepNext/>
              <w:numPr>
                <w:ilvl w:val="0"/>
                <w:numId w:val="18"/>
              </w:numPr>
              <w:tabs>
                <w:tab w:val="left" w:pos="432"/>
                <w:tab w:val="left" w:pos="993"/>
                <w:tab w:val="left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416720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модель құруды;</w:t>
            </w:r>
          </w:p>
          <w:p w:rsidR="0076791D" w:rsidRPr="00416720" w:rsidRDefault="0076791D" w:rsidP="00D529FE">
            <w:pPr>
              <w:keepNext/>
              <w:numPr>
                <w:ilvl w:val="0"/>
                <w:numId w:val="18"/>
              </w:numPr>
              <w:tabs>
                <w:tab w:val="left" w:pos="432"/>
                <w:tab w:val="left" w:pos="993"/>
                <w:tab w:val="left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6720">
              <w:rPr>
                <w:rFonts w:ascii="Times New Roman" w:hAnsi="Times New Roman"/>
                <w:sz w:val="28"/>
                <w:szCs w:val="28"/>
                <w:lang w:val="kk-KZ"/>
              </w:rPr>
              <w:t>мәтінді редакциялау, пішімдеуді;</w:t>
            </w:r>
          </w:p>
          <w:p w:rsidR="0076791D" w:rsidRPr="00416720" w:rsidRDefault="0076791D" w:rsidP="00D529FE">
            <w:pPr>
              <w:keepNext/>
              <w:numPr>
                <w:ilvl w:val="0"/>
                <w:numId w:val="18"/>
              </w:numPr>
              <w:tabs>
                <w:tab w:val="left" w:pos="432"/>
                <w:tab w:val="left" w:pos="993"/>
                <w:tab w:val="left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6720">
              <w:rPr>
                <w:rFonts w:ascii="Times New Roman" w:hAnsi="Times New Roman"/>
                <w:sz w:val="28"/>
                <w:szCs w:val="28"/>
                <w:lang w:val="kk-KZ"/>
              </w:rPr>
              <w:t>қиыстырылған құжаттарды құруды;</w:t>
            </w:r>
          </w:p>
          <w:p w:rsidR="0076791D" w:rsidRPr="00416720" w:rsidRDefault="0076791D" w:rsidP="00D529FE">
            <w:pPr>
              <w:keepNext/>
              <w:numPr>
                <w:ilvl w:val="0"/>
                <w:numId w:val="18"/>
              </w:numPr>
              <w:tabs>
                <w:tab w:val="left" w:pos="432"/>
                <w:tab w:val="left" w:pos="993"/>
                <w:tab w:val="left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6720">
              <w:rPr>
                <w:rFonts w:ascii="Times New Roman" w:hAnsi="Times New Roman"/>
                <w:sz w:val="28"/>
                <w:szCs w:val="28"/>
                <w:lang w:val="kk-KZ"/>
              </w:rPr>
              <w:t>калькулятор арқылы есептеу нәтижелерін табуды;</w:t>
            </w:r>
          </w:p>
          <w:p w:rsidR="0076791D" w:rsidRPr="00416720" w:rsidRDefault="0076791D" w:rsidP="00D529FE">
            <w:pPr>
              <w:keepNext/>
              <w:numPr>
                <w:ilvl w:val="0"/>
                <w:numId w:val="18"/>
              </w:numPr>
              <w:tabs>
                <w:tab w:val="left" w:pos="432"/>
                <w:tab w:val="left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6720">
              <w:rPr>
                <w:rFonts w:ascii="Times New Roman" w:hAnsi="Times New Roman"/>
                <w:sz w:val="28"/>
                <w:szCs w:val="28"/>
                <w:lang w:val="kk-KZ"/>
              </w:rPr>
              <w:t>дыбыстық ақпаратты жазуды;</w:t>
            </w:r>
          </w:p>
          <w:p w:rsidR="0076791D" w:rsidRPr="00416720" w:rsidRDefault="0076791D" w:rsidP="00D529FE">
            <w:pPr>
              <w:keepNext/>
              <w:numPr>
                <w:ilvl w:val="0"/>
                <w:numId w:val="18"/>
              </w:numPr>
              <w:tabs>
                <w:tab w:val="left" w:pos="432"/>
                <w:tab w:val="left" w:pos="993"/>
                <w:tab w:val="left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6720">
              <w:rPr>
                <w:rFonts w:ascii="Times New Roman" w:hAnsi="Times New Roman"/>
                <w:sz w:val="28"/>
                <w:szCs w:val="28"/>
                <w:lang w:val="kk-KZ"/>
              </w:rPr>
              <w:t>мәтіндерді теруді, редакциялауды және пішімдеуді;</w:t>
            </w:r>
          </w:p>
          <w:p w:rsidR="0076791D" w:rsidRPr="00416720" w:rsidRDefault="0076791D" w:rsidP="00D529FE">
            <w:pPr>
              <w:keepNext/>
              <w:numPr>
                <w:ilvl w:val="0"/>
                <w:numId w:val="18"/>
              </w:numPr>
              <w:tabs>
                <w:tab w:val="left" w:pos="432"/>
                <w:tab w:val="left" w:pos="993"/>
                <w:tab w:val="left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672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беттер параметрлерін баптауды; </w:t>
            </w:r>
          </w:p>
          <w:p w:rsidR="0076791D" w:rsidRPr="00416720" w:rsidRDefault="0076791D" w:rsidP="00D529FE">
            <w:pPr>
              <w:keepNext/>
              <w:numPr>
                <w:ilvl w:val="0"/>
                <w:numId w:val="18"/>
              </w:numPr>
              <w:tabs>
                <w:tab w:val="left" w:pos="432"/>
                <w:tab w:val="left" w:pos="993"/>
                <w:tab w:val="left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6720">
              <w:rPr>
                <w:rFonts w:ascii="Times New Roman" w:hAnsi="Times New Roman"/>
                <w:sz w:val="28"/>
                <w:szCs w:val="28"/>
                <w:lang w:val="kk-KZ"/>
              </w:rPr>
              <w:t>тізімдер (нөмірленген және маркерлеген тізім) бар мәтіндік құжаттарды құруды;</w:t>
            </w:r>
          </w:p>
          <w:p w:rsidR="0076791D" w:rsidRPr="00416720" w:rsidRDefault="0076791D" w:rsidP="00D529FE">
            <w:pPr>
              <w:keepNext/>
              <w:numPr>
                <w:ilvl w:val="0"/>
                <w:numId w:val="18"/>
              </w:numPr>
              <w:tabs>
                <w:tab w:val="left" w:pos="432"/>
                <w:tab w:val="left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6720">
              <w:rPr>
                <w:rFonts w:ascii="Times New Roman" w:hAnsi="Times New Roman"/>
                <w:sz w:val="28"/>
                <w:szCs w:val="28"/>
                <w:lang w:val="kk-KZ"/>
              </w:rPr>
              <w:t>мәтінге бағана орналастыруды;</w:t>
            </w:r>
          </w:p>
          <w:p w:rsidR="0076791D" w:rsidRPr="00416720" w:rsidRDefault="0076791D" w:rsidP="00D529FE">
            <w:pPr>
              <w:keepNext/>
              <w:numPr>
                <w:ilvl w:val="0"/>
                <w:numId w:val="18"/>
              </w:numPr>
              <w:tabs>
                <w:tab w:val="left" w:pos="432"/>
                <w:tab w:val="left" w:pos="993"/>
                <w:tab w:val="left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6720">
              <w:rPr>
                <w:rFonts w:ascii="Times New Roman" w:hAnsi="Times New Roman"/>
                <w:sz w:val="28"/>
                <w:szCs w:val="28"/>
                <w:lang w:val="kk-KZ"/>
              </w:rPr>
              <w:t>мәтіндік құжаттарға кесте салуды;</w:t>
            </w:r>
          </w:p>
          <w:p w:rsidR="0076791D" w:rsidRPr="00416720" w:rsidRDefault="0076791D" w:rsidP="00D529FE">
            <w:pPr>
              <w:keepNext/>
              <w:numPr>
                <w:ilvl w:val="0"/>
                <w:numId w:val="18"/>
              </w:numPr>
              <w:tabs>
                <w:tab w:val="left" w:pos="432"/>
                <w:tab w:val="left" w:pos="993"/>
                <w:tab w:val="left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6720">
              <w:rPr>
                <w:rFonts w:ascii="Times New Roman" w:hAnsi="Times New Roman"/>
                <w:spacing w:val="-8"/>
                <w:sz w:val="28"/>
                <w:szCs w:val="28"/>
                <w:lang w:val="kk-KZ"/>
              </w:rPr>
              <w:t>мәтіндік құжаттарға графикалық объектілерді және жазуларды кірістіруді</w:t>
            </w:r>
            <w:r w:rsidRPr="0041672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76791D" w:rsidRPr="00416720" w:rsidRDefault="0076791D" w:rsidP="00D529FE">
            <w:pPr>
              <w:keepNext/>
              <w:numPr>
                <w:ilvl w:val="0"/>
                <w:numId w:val="18"/>
              </w:numPr>
              <w:tabs>
                <w:tab w:val="left" w:pos="432"/>
                <w:tab w:val="left" w:pos="993"/>
                <w:tab w:val="left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6720">
              <w:rPr>
                <w:rFonts w:ascii="Times New Roman" w:hAnsi="Times New Roman"/>
                <w:sz w:val="28"/>
                <w:szCs w:val="28"/>
                <w:lang w:val="kk-KZ"/>
              </w:rPr>
              <w:t>қарапайым мультимедиялық презентациялар құруды;</w:t>
            </w:r>
          </w:p>
          <w:p w:rsidR="0076791D" w:rsidRPr="00416720" w:rsidRDefault="0076791D" w:rsidP="00D529FE">
            <w:pPr>
              <w:keepNext/>
              <w:numPr>
                <w:ilvl w:val="0"/>
                <w:numId w:val="18"/>
              </w:numPr>
              <w:tabs>
                <w:tab w:val="left" w:pos="432"/>
                <w:tab w:val="left" w:pos="993"/>
                <w:tab w:val="left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6720">
              <w:rPr>
                <w:rFonts w:ascii="Times New Roman" w:hAnsi="Times New Roman"/>
                <w:sz w:val="28"/>
                <w:szCs w:val="28"/>
                <w:lang w:val="kk-KZ"/>
              </w:rPr>
              <w:t>слайдтардың әсерлерін және көрсетулерін баптауды;</w:t>
            </w:r>
          </w:p>
          <w:p w:rsidR="0076791D" w:rsidRPr="00416720" w:rsidRDefault="0076791D" w:rsidP="00D529FE">
            <w:pPr>
              <w:keepNext/>
              <w:numPr>
                <w:ilvl w:val="0"/>
                <w:numId w:val="18"/>
              </w:numPr>
              <w:tabs>
                <w:tab w:val="left" w:pos="432"/>
                <w:tab w:val="left" w:pos="993"/>
                <w:tab w:val="left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6720">
              <w:rPr>
                <w:rFonts w:ascii="Times New Roman" w:hAnsi="Times New Roman"/>
                <w:sz w:val="28"/>
                <w:szCs w:val="28"/>
                <w:lang w:val="kk-KZ"/>
              </w:rPr>
              <w:t>жергілікті желі арқылы ақпаратты жіберу және қабылдауды;</w:t>
            </w:r>
          </w:p>
          <w:p w:rsidR="0076791D" w:rsidRPr="00416720" w:rsidRDefault="0076791D" w:rsidP="00D529FE">
            <w:pPr>
              <w:keepNext/>
              <w:numPr>
                <w:ilvl w:val="0"/>
                <w:numId w:val="18"/>
              </w:numPr>
              <w:tabs>
                <w:tab w:val="left" w:pos="432"/>
                <w:tab w:val="left" w:pos="993"/>
                <w:tab w:val="left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6720">
              <w:rPr>
                <w:rFonts w:ascii="Times New Roman" w:hAnsi="Times New Roman"/>
                <w:sz w:val="28"/>
                <w:szCs w:val="28"/>
                <w:lang w:val="kk-KZ"/>
              </w:rPr>
              <w:t>ақпараттық қауіпсіздікті сақтауды;</w:t>
            </w:r>
          </w:p>
          <w:p w:rsidR="0076791D" w:rsidRPr="00416720" w:rsidRDefault="0076791D" w:rsidP="00D529FE">
            <w:pPr>
              <w:keepNext/>
              <w:numPr>
                <w:ilvl w:val="0"/>
                <w:numId w:val="18"/>
              </w:numPr>
              <w:tabs>
                <w:tab w:val="left" w:pos="432"/>
                <w:tab w:val="left" w:pos="993"/>
                <w:tab w:val="left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6720">
              <w:rPr>
                <w:rFonts w:ascii="Times New Roman" w:hAnsi="Times New Roman"/>
                <w:sz w:val="28"/>
                <w:szCs w:val="28"/>
                <w:lang w:val="kk-KZ"/>
              </w:rPr>
              <w:t>электрондық поштамен жұмыс істеуді.</w:t>
            </w:r>
          </w:p>
          <w:p w:rsidR="0076791D" w:rsidRPr="00416720" w:rsidRDefault="0076791D" w:rsidP="00416720">
            <w:pPr>
              <w:pStyle w:val="a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8"/>
                <w:lang w:val="kk-KZ"/>
              </w:rPr>
            </w:pPr>
          </w:p>
          <w:p w:rsidR="0076791D" w:rsidRPr="00416720" w:rsidRDefault="0076791D" w:rsidP="00416720">
            <w:pPr>
              <w:pStyle w:val="a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8"/>
                <w:lang w:val="kk-KZ"/>
              </w:rPr>
            </w:pPr>
          </w:p>
          <w:p w:rsidR="0076791D" w:rsidRPr="00416720" w:rsidRDefault="0076791D" w:rsidP="00416720">
            <w:pPr>
              <w:pStyle w:val="a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8"/>
                <w:lang w:val="kk-KZ"/>
              </w:rPr>
            </w:pPr>
          </w:p>
          <w:p w:rsidR="0076791D" w:rsidRPr="00416720" w:rsidRDefault="0076791D" w:rsidP="00416720">
            <w:pPr>
              <w:pStyle w:val="a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8"/>
                <w:lang w:val="kk-KZ"/>
              </w:rPr>
            </w:pPr>
          </w:p>
          <w:p w:rsidR="0076791D" w:rsidRPr="00416720" w:rsidRDefault="0076791D" w:rsidP="00416720">
            <w:pPr>
              <w:pStyle w:val="a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8"/>
                <w:lang w:val="kk-KZ"/>
              </w:rPr>
            </w:pPr>
          </w:p>
          <w:p w:rsidR="0076791D" w:rsidRPr="00416720" w:rsidRDefault="0076791D" w:rsidP="00416720">
            <w:pPr>
              <w:keepNext/>
              <w:tabs>
                <w:tab w:val="left" w:pos="851"/>
                <w:tab w:val="left" w:pos="993"/>
                <w:tab w:val="center" w:pos="1134"/>
              </w:tabs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</w:tr>
    </w:tbl>
    <w:p w:rsidR="0076791D" w:rsidRDefault="0076791D" w:rsidP="00C25846">
      <w:pPr>
        <w:keepNext/>
        <w:tabs>
          <w:tab w:val="left" w:pos="851"/>
          <w:tab w:val="left" w:pos="993"/>
          <w:tab w:val="center" w:pos="1134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kk-KZ"/>
        </w:rPr>
      </w:pPr>
    </w:p>
    <w:p w:rsidR="0076791D" w:rsidRDefault="0076791D" w:rsidP="00C25846">
      <w:pPr>
        <w:pStyle w:val="a0"/>
        <w:spacing w:line="240" w:lineRule="auto"/>
        <w:ind w:firstLine="0"/>
        <w:rPr>
          <w:rFonts w:ascii="Times New Roman" w:hAnsi="Times New Roman" w:cs="Times New Roman"/>
          <w:b/>
          <w:bCs/>
          <w:noProof/>
          <w:color w:val="auto"/>
          <w:sz w:val="24"/>
          <w:szCs w:val="28"/>
          <w:lang w:val="kk-KZ"/>
        </w:rPr>
      </w:pPr>
    </w:p>
    <w:p w:rsidR="0076791D" w:rsidRDefault="0076791D" w:rsidP="00C25846">
      <w:pPr>
        <w:pStyle w:val="a0"/>
        <w:spacing w:line="240" w:lineRule="auto"/>
        <w:ind w:firstLine="0"/>
        <w:rPr>
          <w:rFonts w:ascii="Times New Roman" w:hAnsi="Times New Roman" w:cs="Times New Roman"/>
          <w:b/>
          <w:bCs/>
          <w:noProof/>
          <w:color w:val="auto"/>
          <w:sz w:val="24"/>
          <w:szCs w:val="28"/>
          <w:lang w:val="kk-KZ"/>
        </w:rPr>
      </w:pPr>
    </w:p>
    <w:p w:rsidR="0076791D" w:rsidRDefault="0076791D" w:rsidP="00C25846">
      <w:pPr>
        <w:pStyle w:val="a0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val="kk-KZ"/>
        </w:rPr>
        <w:sectPr w:rsidR="0076791D" w:rsidSect="002C130C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76791D" w:rsidRPr="001543C5" w:rsidRDefault="0076791D" w:rsidP="00C25846">
      <w:pPr>
        <w:pStyle w:val="a0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val="kk-KZ"/>
        </w:rPr>
        <w:t>ИНФОРМАТИКА</w:t>
      </w:r>
    </w:p>
    <w:p w:rsidR="0076791D" w:rsidRPr="001543C5" w:rsidRDefault="0076791D" w:rsidP="00C25846">
      <w:pPr>
        <w:pStyle w:val="a0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val="kk-KZ"/>
        </w:rPr>
        <w:t>7</w:t>
      </w:r>
      <w:r w:rsidRPr="001543C5"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val="kk-KZ"/>
        </w:rPr>
        <w:t xml:space="preserve"> </w:t>
      </w:r>
      <w:r w:rsidRPr="001543C5"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val="kk-KZ"/>
        </w:rPr>
        <w:t>сынып</w:t>
      </w:r>
    </w:p>
    <w:p w:rsidR="0076791D" w:rsidRPr="004C6D96" w:rsidRDefault="0076791D" w:rsidP="00C2584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4824C0">
        <w:rPr>
          <w:rFonts w:ascii="Times New Roman" w:hAnsi="Times New Roman"/>
          <w:sz w:val="28"/>
          <w:szCs w:val="28"/>
          <w:lang w:val="kk-KZ"/>
        </w:rPr>
        <w:t xml:space="preserve">(барлығы </w:t>
      </w:r>
      <w:r>
        <w:rPr>
          <w:rFonts w:ascii="Times New Roman" w:hAnsi="Times New Roman"/>
          <w:sz w:val="28"/>
          <w:szCs w:val="28"/>
          <w:lang w:val="kk-KZ"/>
        </w:rPr>
        <w:t>34 сағ, аптасына 1</w:t>
      </w:r>
      <w:r w:rsidRPr="004824C0">
        <w:rPr>
          <w:rFonts w:ascii="Times New Roman" w:hAnsi="Times New Roman"/>
          <w:sz w:val="28"/>
          <w:szCs w:val="28"/>
          <w:lang w:val="kk-KZ"/>
        </w:rPr>
        <w:t xml:space="preserve"> сағ)</w:t>
      </w:r>
    </w:p>
    <w:p w:rsidR="0076791D" w:rsidRPr="0079475F" w:rsidRDefault="0076791D" w:rsidP="00C2584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tbl>
      <w:tblPr>
        <w:tblW w:w="1460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6"/>
        <w:gridCol w:w="7655"/>
        <w:gridCol w:w="1310"/>
        <w:gridCol w:w="992"/>
        <w:gridCol w:w="1559"/>
        <w:gridCol w:w="850"/>
        <w:gridCol w:w="958"/>
      </w:tblGrid>
      <w:tr w:rsidR="0076791D" w:rsidRPr="00C25846" w:rsidTr="00C25846">
        <w:trPr>
          <w:cantSplit/>
          <w:trHeight w:val="1134"/>
        </w:trPr>
        <w:tc>
          <w:tcPr>
            <w:tcW w:w="1276" w:type="dxa"/>
            <w:vAlign w:val="center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25846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7655" w:type="dxa"/>
            <w:vAlign w:val="center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25846">
              <w:rPr>
                <w:rFonts w:ascii="Times New Roman" w:hAnsi="Times New Roman"/>
                <w:b/>
                <w:sz w:val="28"/>
                <w:szCs w:val="28"/>
              </w:rPr>
              <w:t>Тақырыптар атауы</w:t>
            </w:r>
          </w:p>
        </w:tc>
        <w:tc>
          <w:tcPr>
            <w:tcW w:w="1310" w:type="dxa"/>
            <w:vAlign w:val="center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25846">
              <w:rPr>
                <w:rFonts w:ascii="Times New Roman" w:hAnsi="Times New Roman"/>
                <w:b/>
                <w:sz w:val="28"/>
                <w:szCs w:val="28"/>
              </w:rPr>
              <w:t>Сағат</w:t>
            </w:r>
          </w:p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25846">
              <w:rPr>
                <w:rFonts w:ascii="Times New Roman" w:hAnsi="Times New Roman"/>
                <w:b/>
                <w:sz w:val="28"/>
                <w:szCs w:val="28"/>
              </w:rPr>
              <w:t>Саны</w:t>
            </w:r>
          </w:p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extDirection w:val="btLr"/>
            <w:vAlign w:val="center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25846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Өткізу уақыты</w:t>
            </w:r>
          </w:p>
        </w:tc>
        <w:tc>
          <w:tcPr>
            <w:tcW w:w="1559" w:type="dxa"/>
            <w:textDirection w:val="btLr"/>
            <w:vAlign w:val="center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25846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Қосымша материал</w:t>
            </w:r>
          </w:p>
        </w:tc>
        <w:tc>
          <w:tcPr>
            <w:tcW w:w="850" w:type="dxa"/>
            <w:textDirection w:val="btLr"/>
            <w:vAlign w:val="center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25846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Көрнекілік</w:t>
            </w:r>
          </w:p>
        </w:tc>
        <w:tc>
          <w:tcPr>
            <w:tcW w:w="958" w:type="dxa"/>
            <w:textDirection w:val="btLr"/>
            <w:vAlign w:val="center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25846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Үй тапсырмасы</w:t>
            </w:r>
          </w:p>
        </w:tc>
      </w:tr>
      <w:tr w:rsidR="0076791D" w:rsidRPr="00C25846" w:rsidTr="00C25846">
        <w:tc>
          <w:tcPr>
            <w:tcW w:w="1276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25846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7655" w:type="dxa"/>
          </w:tcPr>
          <w:p w:rsidR="0076791D" w:rsidRPr="00C25846" w:rsidRDefault="0076791D" w:rsidP="00C258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25846">
              <w:rPr>
                <w:rFonts w:ascii="Times New Roman" w:hAnsi="Times New Roman"/>
                <w:sz w:val="28"/>
                <w:szCs w:val="28"/>
                <w:lang w:val="kk-KZ"/>
              </w:rPr>
              <w:t>Кіріспе. Техника қауіпсіздігі және жұмыс орнын ұйымдастыру</w:t>
            </w:r>
          </w:p>
        </w:tc>
        <w:tc>
          <w:tcPr>
            <w:tcW w:w="1310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584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791D" w:rsidRPr="00C25846" w:rsidTr="00C25846">
        <w:tc>
          <w:tcPr>
            <w:tcW w:w="1276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65" w:type="dxa"/>
            <w:gridSpan w:val="2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5846">
              <w:rPr>
                <w:rFonts w:ascii="Times New Roman" w:hAnsi="Times New Roman"/>
                <w:b/>
                <w:sz w:val="28"/>
                <w:szCs w:val="28"/>
              </w:rPr>
              <w:t>Информатика және ақпарат (</w:t>
            </w:r>
            <w:r w:rsidRPr="00C25846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3</w:t>
            </w:r>
            <w:r w:rsidRPr="00C25846">
              <w:rPr>
                <w:rFonts w:ascii="Times New Roman" w:hAnsi="Times New Roman"/>
                <w:b/>
                <w:sz w:val="28"/>
                <w:szCs w:val="28"/>
              </w:rPr>
              <w:t>сағат)</w:t>
            </w:r>
          </w:p>
        </w:tc>
        <w:tc>
          <w:tcPr>
            <w:tcW w:w="992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58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6791D" w:rsidRPr="00C25846" w:rsidTr="00C25846">
        <w:tc>
          <w:tcPr>
            <w:tcW w:w="1276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25846"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7655" w:type="dxa"/>
          </w:tcPr>
          <w:p w:rsidR="0076791D" w:rsidRPr="00C25846" w:rsidRDefault="0076791D" w:rsidP="00C258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2584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Информатика. Ақпарат қасиеттері. Ақпараттардың алуан түрлілігі және оларды өңдеудің тәсілдері. Ақпарат саны, ақпарат өлшем бірлігі. </w:t>
            </w:r>
          </w:p>
        </w:tc>
        <w:tc>
          <w:tcPr>
            <w:tcW w:w="1310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584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791D" w:rsidRPr="00C25846" w:rsidTr="00C25846">
        <w:tc>
          <w:tcPr>
            <w:tcW w:w="1276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25846">
              <w:rPr>
                <w:rFonts w:ascii="Times New Roman" w:hAnsi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7655" w:type="dxa"/>
          </w:tcPr>
          <w:p w:rsidR="0076791D" w:rsidRPr="00C25846" w:rsidRDefault="0076791D" w:rsidP="00C258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2584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Әлемнің ақпараттық бейнесі. Компьютерде ақпараттарды ұсыну тәсілдері. </w:t>
            </w:r>
          </w:p>
        </w:tc>
        <w:tc>
          <w:tcPr>
            <w:tcW w:w="1310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584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791D" w:rsidRPr="00C25846" w:rsidTr="00C25846">
        <w:tc>
          <w:tcPr>
            <w:tcW w:w="1276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25846"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7655" w:type="dxa"/>
          </w:tcPr>
          <w:p w:rsidR="0076791D" w:rsidRPr="00C25846" w:rsidRDefault="0076791D" w:rsidP="00C258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25846">
              <w:rPr>
                <w:rFonts w:ascii="Times New Roman" w:hAnsi="Times New Roman"/>
                <w:sz w:val="28"/>
                <w:szCs w:val="28"/>
                <w:lang w:val="kk-KZ"/>
              </w:rPr>
              <w:t>Сандық, мәтіндік және графиктік ақпараттарды кодтау. Кодтан шығару.</w:t>
            </w:r>
          </w:p>
        </w:tc>
        <w:tc>
          <w:tcPr>
            <w:tcW w:w="1310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584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791D" w:rsidRPr="00C25846" w:rsidTr="00C25846">
        <w:tc>
          <w:tcPr>
            <w:tcW w:w="1276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965" w:type="dxa"/>
            <w:gridSpan w:val="2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25846">
              <w:rPr>
                <w:rFonts w:ascii="Times New Roman" w:hAnsi="Times New Roman"/>
                <w:b/>
                <w:sz w:val="28"/>
                <w:szCs w:val="28"/>
              </w:rPr>
              <w:t>Компьютер (</w:t>
            </w:r>
            <w:r w:rsidRPr="00C25846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3</w:t>
            </w:r>
            <w:r w:rsidRPr="00C25846">
              <w:rPr>
                <w:rFonts w:ascii="Times New Roman" w:hAnsi="Times New Roman"/>
                <w:b/>
                <w:sz w:val="28"/>
                <w:szCs w:val="28"/>
              </w:rPr>
              <w:t xml:space="preserve"> сағат)</w:t>
            </w:r>
          </w:p>
        </w:tc>
        <w:tc>
          <w:tcPr>
            <w:tcW w:w="992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58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6791D" w:rsidRPr="00C25846" w:rsidTr="00C25846">
        <w:trPr>
          <w:trHeight w:val="271"/>
        </w:trPr>
        <w:tc>
          <w:tcPr>
            <w:tcW w:w="1276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25846">
              <w:rPr>
                <w:rFonts w:ascii="Times New Roman" w:hAnsi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7655" w:type="dxa"/>
          </w:tcPr>
          <w:p w:rsidR="0076791D" w:rsidRPr="00C25846" w:rsidRDefault="0076791D" w:rsidP="00C258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2584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Компьютердің аппараттық қамтамасыз етуі. Жады. </w:t>
            </w:r>
          </w:p>
        </w:tc>
        <w:tc>
          <w:tcPr>
            <w:tcW w:w="1310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25846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850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58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76791D" w:rsidRPr="00C25846" w:rsidTr="00C25846">
        <w:tc>
          <w:tcPr>
            <w:tcW w:w="1276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25846"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7655" w:type="dxa"/>
          </w:tcPr>
          <w:p w:rsidR="0076791D" w:rsidRPr="00C25846" w:rsidRDefault="0076791D" w:rsidP="00C258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2584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Программалық қамтамасыз етудің жалпы сипаттамасы және жіктелуі. </w:t>
            </w:r>
          </w:p>
        </w:tc>
        <w:tc>
          <w:tcPr>
            <w:tcW w:w="1310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25846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850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58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76791D" w:rsidRPr="00C25846" w:rsidTr="00C25846">
        <w:tc>
          <w:tcPr>
            <w:tcW w:w="1276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25846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7655" w:type="dxa"/>
          </w:tcPr>
          <w:p w:rsidR="0076791D" w:rsidRPr="00C25846" w:rsidRDefault="0076791D" w:rsidP="00C258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25846">
              <w:rPr>
                <w:rFonts w:ascii="Times New Roman" w:hAnsi="Times New Roman"/>
                <w:sz w:val="28"/>
                <w:szCs w:val="28"/>
                <w:lang w:val="kk-KZ"/>
              </w:rPr>
              <w:t>Операциялық жүйе ұғымы және оның атқаратын функциясы.</w:t>
            </w:r>
          </w:p>
        </w:tc>
        <w:tc>
          <w:tcPr>
            <w:tcW w:w="1310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25846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850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58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76791D" w:rsidRPr="00C25846" w:rsidTr="00C25846">
        <w:tc>
          <w:tcPr>
            <w:tcW w:w="1276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965" w:type="dxa"/>
            <w:gridSpan w:val="2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25846">
              <w:rPr>
                <w:rFonts w:ascii="Times New Roman" w:hAnsi="Times New Roman"/>
                <w:b/>
                <w:sz w:val="28"/>
                <w:szCs w:val="28"/>
              </w:rPr>
              <w:t>Алгоритмдеу және модельдеу (</w:t>
            </w:r>
            <w:r w:rsidRPr="00C25846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10</w:t>
            </w:r>
            <w:r w:rsidRPr="00C25846">
              <w:rPr>
                <w:rFonts w:ascii="Times New Roman" w:hAnsi="Times New Roman"/>
                <w:b/>
                <w:sz w:val="28"/>
                <w:szCs w:val="28"/>
              </w:rPr>
              <w:t xml:space="preserve"> сағат)</w:t>
            </w:r>
          </w:p>
        </w:tc>
        <w:tc>
          <w:tcPr>
            <w:tcW w:w="992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58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6791D" w:rsidRPr="00C25846" w:rsidTr="00C25846">
        <w:tc>
          <w:tcPr>
            <w:tcW w:w="1276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25846">
              <w:rPr>
                <w:rFonts w:ascii="Times New Roman" w:hAnsi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7655" w:type="dxa"/>
          </w:tcPr>
          <w:p w:rsidR="0076791D" w:rsidRPr="00C25846" w:rsidRDefault="0076791D" w:rsidP="00C258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2584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Алгоритм және оның атқарушылары. Алгоритмді жазу пішімі. </w:t>
            </w:r>
            <w:r w:rsidRPr="00C25846">
              <w:rPr>
                <w:rFonts w:ascii="Times New Roman" w:hAnsi="Times New Roman"/>
                <w:sz w:val="28"/>
                <w:szCs w:val="28"/>
              </w:rPr>
              <w:t>Блок-схемалар</w:t>
            </w:r>
            <w:r w:rsidRPr="00C25846">
              <w:rPr>
                <w:rFonts w:ascii="Times New Roman" w:hAnsi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1310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584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791D" w:rsidRPr="00C25846" w:rsidTr="00C25846">
        <w:tc>
          <w:tcPr>
            <w:tcW w:w="1276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25846">
              <w:rPr>
                <w:rFonts w:ascii="Times New Roman" w:hAnsi="Times New Roman"/>
                <w:sz w:val="28"/>
                <w:szCs w:val="28"/>
                <w:lang w:val="kk-KZ"/>
              </w:rPr>
              <w:t>9-10</w:t>
            </w:r>
          </w:p>
        </w:tc>
        <w:tc>
          <w:tcPr>
            <w:tcW w:w="7655" w:type="dxa"/>
          </w:tcPr>
          <w:p w:rsidR="0076791D" w:rsidRPr="00C25846" w:rsidRDefault="0076791D" w:rsidP="00C258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25846">
              <w:rPr>
                <w:rFonts w:ascii="Times New Roman" w:hAnsi="Times New Roman"/>
                <w:sz w:val="28"/>
                <w:szCs w:val="28"/>
                <w:lang w:val="kk-KZ"/>
              </w:rPr>
              <w:t>Алгоритм типтері (сызықты, тармақталу және циклдік алгоритмдер)</w:t>
            </w:r>
          </w:p>
        </w:tc>
        <w:tc>
          <w:tcPr>
            <w:tcW w:w="1310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25846"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992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791D" w:rsidRPr="00C25846" w:rsidTr="00C25846">
        <w:tc>
          <w:tcPr>
            <w:tcW w:w="1276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25846">
              <w:rPr>
                <w:rFonts w:ascii="Times New Roman" w:hAnsi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7655" w:type="dxa"/>
          </w:tcPr>
          <w:p w:rsidR="0076791D" w:rsidRPr="00C25846" w:rsidRDefault="0076791D" w:rsidP="00C258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846">
              <w:rPr>
                <w:rFonts w:ascii="Times New Roman" w:hAnsi="Times New Roman"/>
                <w:sz w:val="28"/>
                <w:szCs w:val="28"/>
              </w:rPr>
              <w:t xml:space="preserve">Программалау – алгоритмді формальды жазу тәсілі. Алфавит. </w:t>
            </w:r>
          </w:p>
        </w:tc>
        <w:tc>
          <w:tcPr>
            <w:tcW w:w="1310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25846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850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58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76791D" w:rsidRPr="00C25846" w:rsidTr="00C25846">
        <w:tc>
          <w:tcPr>
            <w:tcW w:w="1276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25846">
              <w:rPr>
                <w:rFonts w:ascii="Times New Roman" w:hAnsi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7655" w:type="dxa"/>
          </w:tcPr>
          <w:p w:rsidR="0076791D" w:rsidRPr="00C25846" w:rsidRDefault="0076791D" w:rsidP="00C258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846">
              <w:rPr>
                <w:rFonts w:ascii="Times New Roman" w:hAnsi="Times New Roman"/>
                <w:sz w:val="28"/>
                <w:szCs w:val="28"/>
              </w:rPr>
              <w:t>Программалау тілінің синтаксисі.</w:t>
            </w:r>
            <w:r w:rsidRPr="00C2584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Айнымалылар типтері.</w:t>
            </w:r>
          </w:p>
        </w:tc>
        <w:tc>
          <w:tcPr>
            <w:tcW w:w="1310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25846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850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58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76791D" w:rsidRPr="00C25846" w:rsidTr="00C25846">
        <w:tc>
          <w:tcPr>
            <w:tcW w:w="1276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25846">
              <w:rPr>
                <w:rFonts w:ascii="Times New Roman" w:hAnsi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7655" w:type="dxa"/>
          </w:tcPr>
          <w:p w:rsidR="0076791D" w:rsidRPr="00C25846" w:rsidRDefault="0076791D" w:rsidP="00C258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25846">
              <w:rPr>
                <w:rFonts w:ascii="Times New Roman" w:hAnsi="Times New Roman"/>
                <w:sz w:val="28"/>
                <w:szCs w:val="28"/>
                <w:lang w:val="kk-KZ"/>
              </w:rPr>
              <w:t>Программа құрылымы. Арифметикалық өрнектерді жазу ережесі.</w:t>
            </w:r>
          </w:p>
        </w:tc>
        <w:tc>
          <w:tcPr>
            <w:tcW w:w="1310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584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791D" w:rsidRPr="00C25846" w:rsidTr="00C25846">
        <w:tc>
          <w:tcPr>
            <w:tcW w:w="1276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25846">
              <w:rPr>
                <w:rFonts w:ascii="Times New Roman" w:hAnsi="Times New Roman"/>
                <w:sz w:val="28"/>
                <w:szCs w:val="28"/>
                <w:lang w:val="kk-KZ"/>
              </w:rPr>
              <w:t>14</w:t>
            </w:r>
          </w:p>
        </w:tc>
        <w:tc>
          <w:tcPr>
            <w:tcW w:w="7655" w:type="dxa"/>
          </w:tcPr>
          <w:p w:rsidR="0076791D" w:rsidRPr="00C25846" w:rsidRDefault="0076791D" w:rsidP="00C258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25846">
              <w:rPr>
                <w:rFonts w:ascii="Times New Roman" w:hAnsi="Times New Roman"/>
                <w:sz w:val="28"/>
                <w:szCs w:val="28"/>
                <w:lang w:val="kk-KZ"/>
              </w:rPr>
              <w:t>Сызықтық алгоритмдерді программалау.</w:t>
            </w:r>
          </w:p>
        </w:tc>
        <w:tc>
          <w:tcPr>
            <w:tcW w:w="1310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25846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850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58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76791D" w:rsidRPr="00C25846" w:rsidTr="00C25846">
        <w:tc>
          <w:tcPr>
            <w:tcW w:w="1276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25846">
              <w:rPr>
                <w:rFonts w:ascii="Times New Roman" w:hAnsi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7655" w:type="dxa"/>
          </w:tcPr>
          <w:p w:rsidR="0076791D" w:rsidRPr="00C25846" w:rsidRDefault="0076791D" w:rsidP="00C258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25846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Жарты жылдық бақылау жұмысы</w:t>
            </w:r>
            <w:r w:rsidRPr="00C25846">
              <w:rPr>
                <w:rFonts w:ascii="Times New Roman" w:hAnsi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1310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25846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850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58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76791D" w:rsidRPr="00C25846" w:rsidTr="00C25846">
        <w:tc>
          <w:tcPr>
            <w:tcW w:w="1276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25846">
              <w:rPr>
                <w:rFonts w:ascii="Times New Roman" w:hAnsi="Times New Roman"/>
                <w:sz w:val="28"/>
                <w:szCs w:val="28"/>
                <w:lang w:val="kk-KZ"/>
              </w:rPr>
              <w:t>16</w:t>
            </w:r>
          </w:p>
        </w:tc>
        <w:tc>
          <w:tcPr>
            <w:tcW w:w="7655" w:type="dxa"/>
          </w:tcPr>
          <w:p w:rsidR="0076791D" w:rsidRPr="00C25846" w:rsidRDefault="0076791D" w:rsidP="00C2584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25846">
              <w:rPr>
                <w:rFonts w:ascii="Times New Roman" w:hAnsi="Times New Roman"/>
                <w:sz w:val="28"/>
                <w:szCs w:val="28"/>
                <w:lang w:val="kk-KZ"/>
              </w:rPr>
              <w:t>Енгізу және шығару операторлары.</w:t>
            </w:r>
          </w:p>
        </w:tc>
        <w:tc>
          <w:tcPr>
            <w:tcW w:w="1310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25846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850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58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76791D" w:rsidRPr="00C25846" w:rsidTr="00C25846">
        <w:tc>
          <w:tcPr>
            <w:tcW w:w="1276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25846">
              <w:rPr>
                <w:rFonts w:ascii="Times New Roman" w:hAnsi="Times New Roman"/>
                <w:sz w:val="28"/>
                <w:szCs w:val="28"/>
                <w:lang w:val="kk-KZ"/>
              </w:rPr>
              <w:t>17</w:t>
            </w:r>
          </w:p>
        </w:tc>
        <w:tc>
          <w:tcPr>
            <w:tcW w:w="7655" w:type="dxa"/>
          </w:tcPr>
          <w:p w:rsidR="0076791D" w:rsidRPr="00C25846" w:rsidRDefault="0076791D" w:rsidP="00C258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846">
              <w:rPr>
                <w:rFonts w:ascii="Times New Roman" w:hAnsi="Times New Roman"/>
                <w:sz w:val="28"/>
                <w:szCs w:val="28"/>
                <w:lang w:val="kk-KZ"/>
              </w:rPr>
              <w:t>М</w:t>
            </w:r>
            <w:r w:rsidRPr="00C25846">
              <w:rPr>
                <w:rFonts w:ascii="Times New Roman" w:hAnsi="Times New Roman"/>
                <w:sz w:val="28"/>
                <w:szCs w:val="28"/>
              </w:rPr>
              <w:t>еншіктеу операторы</w:t>
            </w:r>
          </w:p>
        </w:tc>
        <w:tc>
          <w:tcPr>
            <w:tcW w:w="1310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25846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850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58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76791D" w:rsidRPr="00C25846" w:rsidTr="00C25846">
        <w:tc>
          <w:tcPr>
            <w:tcW w:w="1276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65" w:type="dxa"/>
            <w:gridSpan w:val="2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25846">
              <w:rPr>
                <w:rFonts w:ascii="Times New Roman" w:hAnsi="Times New Roman"/>
                <w:b/>
                <w:bCs/>
                <w:sz w:val="28"/>
                <w:szCs w:val="28"/>
              </w:rPr>
              <w:t>Ақпараттық модельдеу (2 сағат)</w:t>
            </w:r>
          </w:p>
        </w:tc>
        <w:tc>
          <w:tcPr>
            <w:tcW w:w="992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58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6791D" w:rsidRPr="00C25846" w:rsidTr="00C25846">
        <w:tc>
          <w:tcPr>
            <w:tcW w:w="1276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25846">
              <w:rPr>
                <w:rFonts w:ascii="Times New Roman" w:hAnsi="Times New Roman"/>
                <w:sz w:val="28"/>
                <w:szCs w:val="28"/>
                <w:lang w:val="kk-KZ"/>
              </w:rPr>
              <w:t>18</w:t>
            </w:r>
          </w:p>
        </w:tc>
        <w:tc>
          <w:tcPr>
            <w:tcW w:w="7655" w:type="dxa"/>
          </w:tcPr>
          <w:p w:rsidR="0076791D" w:rsidRPr="00C25846" w:rsidRDefault="0076791D" w:rsidP="00C258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2584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Модель.Модельдерді сипаттау әдістері, модельдер қасиеті, түрлері. </w:t>
            </w:r>
          </w:p>
        </w:tc>
        <w:tc>
          <w:tcPr>
            <w:tcW w:w="1310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584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791D" w:rsidRPr="00C25846" w:rsidTr="00C25846">
        <w:tc>
          <w:tcPr>
            <w:tcW w:w="1276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25846">
              <w:rPr>
                <w:rFonts w:ascii="Times New Roman" w:hAnsi="Times New Roman"/>
                <w:sz w:val="28"/>
                <w:szCs w:val="28"/>
                <w:lang w:val="kk-KZ"/>
              </w:rPr>
              <w:t>19</w:t>
            </w:r>
          </w:p>
        </w:tc>
        <w:tc>
          <w:tcPr>
            <w:tcW w:w="7655" w:type="dxa"/>
          </w:tcPr>
          <w:p w:rsidR="0076791D" w:rsidRPr="00C25846" w:rsidRDefault="0076791D" w:rsidP="00C25846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C25846">
              <w:rPr>
                <w:rFonts w:ascii="Times New Roman" w:hAnsi="Times New Roman"/>
                <w:sz w:val="28"/>
                <w:szCs w:val="28"/>
                <w:lang w:val="kk-KZ"/>
              </w:rPr>
              <w:t>Әртүрлі білім салаларының мысалдарында модельдерді зерттеу</w:t>
            </w:r>
            <w:r w:rsidRPr="00C25846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.</w:t>
            </w:r>
          </w:p>
          <w:p w:rsidR="0076791D" w:rsidRPr="00C25846" w:rsidRDefault="0076791D" w:rsidP="00C258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310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584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791D" w:rsidRPr="00C25846" w:rsidTr="00C25846">
        <w:tc>
          <w:tcPr>
            <w:tcW w:w="1276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65" w:type="dxa"/>
            <w:gridSpan w:val="2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25846">
              <w:rPr>
                <w:rFonts w:ascii="Times New Roman" w:hAnsi="Times New Roman"/>
                <w:b/>
                <w:sz w:val="28"/>
                <w:szCs w:val="28"/>
              </w:rPr>
              <w:t>Ақпараттық-коммуникациялық технологиялар (</w:t>
            </w:r>
            <w:r w:rsidRPr="00C25846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1</w:t>
            </w:r>
            <w:r w:rsidRPr="00C25846">
              <w:rPr>
                <w:rFonts w:ascii="Times New Roman" w:hAnsi="Times New Roman"/>
                <w:b/>
                <w:sz w:val="28"/>
                <w:szCs w:val="28"/>
              </w:rPr>
              <w:t>3 сағат)</w:t>
            </w:r>
          </w:p>
        </w:tc>
        <w:tc>
          <w:tcPr>
            <w:tcW w:w="992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58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6791D" w:rsidRPr="00C25846" w:rsidTr="00C25846">
        <w:tc>
          <w:tcPr>
            <w:tcW w:w="1276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25846">
              <w:rPr>
                <w:rFonts w:ascii="Times New Roman" w:hAnsi="Times New Roman"/>
                <w:sz w:val="28"/>
                <w:szCs w:val="28"/>
                <w:lang w:val="kk-KZ"/>
              </w:rPr>
              <w:t>20</w:t>
            </w:r>
          </w:p>
        </w:tc>
        <w:tc>
          <w:tcPr>
            <w:tcW w:w="7655" w:type="dxa"/>
          </w:tcPr>
          <w:p w:rsidR="0076791D" w:rsidRPr="00C25846" w:rsidRDefault="0076791D" w:rsidP="00C258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2584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Компьютерлік графика. </w:t>
            </w:r>
            <w:r w:rsidRPr="00C25846">
              <w:rPr>
                <w:rFonts w:ascii="Times New Roman" w:hAnsi="Times New Roman"/>
                <w:sz w:val="28"/>
                <w:szCs w:val="28"/>
              </w:rPr>
              <w:t xml:space="preserve">Компьютерлік графика түрлері. Векторлық және растрлық графиктерді құру және өңдеу бойынша программалары. Графикалық файлдардың пішімі. </w:t>
            </w:r>
          </w:p>
        </w:tc>
        <w:tc>
          <w:tcPr>
            <w:tcW w:w="1310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584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791D" w:rsidRPr="00C25846" w:rsidTr="00C25846">
        <w:tc>
          <w:tcPr>
            <w:tcW w:w="1276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25846">
              <w:rPr>
                <w:rFonts w:ascii="Times New Roman" w:hAnsi="Times New Roman"/>
                <w:sz w:val="28"/>
                <w:szCs w:val="28"/>
                <w:lang w:val="kk-KZ"/>
              </w:rPr>
              <w:t>21</w:t>
            </w:r>
          </w:p>
        </w:tc>
        <w:tc>
          <w:tcPr>
            <w:tcW w:w="7655" w:type="dxa"/>
          </w:tcPr>
          <w:p w:rsidR="0076791D" w:rsidRPr="00C25846" w:rsidRDefault="0076791D" w:rsidP="00C258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25846">
              <w:rPr>
                <w:rFonts w:ascii="Times New Roman" w:hAnsi="Times New Roman"/>
                <w:sz w:val="28"/>
                <w:szCs w:val="28"/>
              </w:rPr>
              <w:t>Векторлық графика. Векторлық графиканы өңдеу бойынша программасының интерфейсі</w:t>
            </w:r>
          </w:p>
        </w:tc>
        <w:tc>
          <w:tcPr>
            <w:tcW w:w="1310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25846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850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58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76791D" w:rsidRPr="00C25846" w:rsidTr="00C25846">
        <w:tc>
          <w:tcPr>
            <w:tcW w:w="1276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25846">
              <w:rPr>
                <w:rFonts w:ascii="Times New Roman" w:hAnsi="Times New Roman"/>
                <w:sz w:val="28"/>
                <w:szCs w:val="28"/>
                <w:lang w:val="kk-KZ"/>
              </w:rPr>
              <w:t>22</w:t>
            </w:r>
          </w:p>
        </w:tc>
        <w:tc>
          <w:tcPr>
            <w:tcW w:w="7655" w:type="dxa"/>
          </w:tcPr>
          <w:p w:rsidR="0076791D" w:rsidRPr="00C25846" w:rsidRDefault="0076791D" w:rsidP="00C258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846">
              <w:rPr>
                <w:rFonts w:ascii="Times New Roman" w:hAnsi="Times New Roman"/>
                <w:sz w:val="28"/>
                <w:szCs w:val="28"/>
              </w:rPr>
              <w:t xml:space="preserve">Фигураларды салу. Векторлық объектілермен қарапайым амалдар. </w:t>
            </w:r>
          </w:p>
        </w:tc>
        <w:tc>
          <w:tcPr>
            <w:tcW w:w="1310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25846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850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58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76791D" w:rsidRPr="00C25846" w:rsidTr="00C25846">
        <w:tc>
          <w:tcPr>
            <w:tcW w:w="1276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25846">
              <w:rPr>
                <w:rFonts w:ascii="Times New Roman" w:hAnsi="Times New Roman"/>
                <w:sz w:val="28"/>
                <w:szCs w:val="28"/>
                <w:lang w:val="kk-KZ"/>
              </w:rPr>
              <w:t>23</w:t>
            </w:r>
          </w:p>
        </w:tc>
        <w:tc>
          <w:tcPr>
            <w:tcW w:w="7655" w:type="dxa"/>
          </w:tcPr>
          <w:p w:rsidR="0076791D" w:rsidRPr="00C25846" w:rsidRDefault="0076791D" w:rsidP="00C258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846">
              <w:rPr>
                <w:rFonts w:ascii="Times New Roman" w:hAnsi="Times New Roman"/>
                <w:sz w:val="28"/>
                <w:szCs w:val="28"/>
              </w:rPr>
              <w:t>Қисықтарды редакциялау.</w:t>
            </w:r>
          </w:p>
        </w:tc>
        <w:tc>
          <w:tcPr>
            <w:tcW w:w="1310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25846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850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58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76791D" w:rsidRPr="00C25846" w:rsidTr="00C25846">
        <w:tc>
          <w:tcPr>
            <w:tcW w:w="1276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25846">
              <w:rPr>
                <w:rFonts w:ascii="Times New Roman" w:hAnsi="Times New Roman"/>
                <w:sz w:val="28"/>
                <w:szCs w:val="28"/>
                <w:lang w:val="kk-KZ"/>
              </w:rPr>
              <w:t>24-25</w:t>
            </w:r>
          </w:p>
        </w:tc>
        <w:tc>
          <w:tcPr>
            <w:tcW w:w="7655" w:type="dxa"/>
          </w:tcPr>
          <w:p w:rsidR="0076791D" w:rsidRPr="00C25846" w:rsidRDefault="0076791D" w:rsidP="00C258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846">
              <w:rPr>
                <w:rFonts w:ascii="Times New Roman" w:hAnsi="Times New Roman"/>
                <w:sz w:val="28"/>
                <w:szCs w:val="28"/>
              </w:rPr>
              <w:t xml:space="preserve">Мәтін, мәтіндік блоктар құру. </w:t>
            </w:r>
          </w:p>
        </w:tc>
        <w:tc>
          <w:tcPr>
            <w:tcW w:w="1310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25846"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992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850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58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76791D" w:rsidRPr="00C25846" w:rsidTr="00C25846">
        <w:tc>
          <w:tcPr>
            <w:tcW w:w="1276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25846">
              <w:rPr>
                <w:rFonts w:ascii="Times New Roman" w:hAnsi="Times New Roman"/>
                <w:sz w:val="28"/>
                <w:szCs w:val="28"/>
                <w:lang w:val="kk-KZ"/>
              </w:rPr>
              <w:t>26</w:t>
            </w:r>
          </w:p>
        </w:tc>
        <w:tc>
          <w:tcPr>
            <w:tcW w:w="7655" w:type="dxa"/>
          </w:tcPr>
          <w:p w:rsidR="0076791D" w:rsidRPr="00C25846" w:rsidRDefault="0076791D" w:rsidP="00C2584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C25846">
              <w:rPr>
                <w:rFonts w:ascii="Times New Roman" w:hAnsi="Times New Roman"/>
                <w:b/>
                <w:i/>
                <w:sz w:val="28"/>
                <w:szCs w:val="28"/>
              </w:rPr>
              <w:t>Практикалық жұмыс.</w:t>
            </w:r>
            <w:r w:rsidRPr="00C25846"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  <w:t xml:space="preserve"> Фигураларды салу, векторлық обьектілермен жұмыс. </w:t>
            </w:r>
          </w:p>
        </w:tc>
        <w:tc>
          <w:tcPr>
            <w:tcW w:w="1310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25846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850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58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76791D" w:rsidRPr="00C25846" w:rsidTr="00C25846">
        <w:tc>
          <w:tcPr>
            <w:tcW w:w="1276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25846">
              <w:rPr>
                <w:rFonts w:ascii="Times New Roman" w:hAnsi="Times New Roman"/>
                <w:sz w:val="28"/>
                <w:szCs w:val="28"/>
                <w:lang w:val="kk-KZ"/>
              </w:rPr>
              <w:t>27</w:t>
            </w:r>
          </w:p>
        </w:tc>
        <w:tc>
          <w:tcPr>
            <w:tcW w:w="7655" w:type="dxa"/>
          </w:tcPr>
          <w:p w:rsidR="0076791D" w:rsidRPr="00C25846" w:rsidRDefault="0076791D" w:rsidP="00C258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25846">
              <w:rPr>
                <w:rFonts w:ascii="Times New Roman" w:hAnsi="Times New Roman"/>
                <w:sz w:val="28"/>
                <w:szCs w:val="28"/>
                <w:lang w:val="kk-KZ"/>
              </w:rPr>
              <w:t>Растрлық графика. Растрлық графиканы өңдеу бойынша программа интерфейсі. Растрлық бейнелердің параметрлері.</w:t>
            </w:r>
          </w:p>
        </w:tc>
        <w:tc>
          <w:tcPr>
            <w:tcW w:w="1310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25846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850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58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76791D" w:rsidRPr="00C25846" w:rsidTr="00C25846">
        <w:tc>
          <w:tcPr>
            <w:tcW w:w="1276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25846">
              <w:rPr>
                <w:rFonts w:ascii="Times New Roman" w:hAnsi="Times New Roman"/>
                <w:sz w:val="28"/>
                <w:szCs w:val="28"/>
                <w:lang w:val="kk-KZ"/>
              </w:rPr>
              <w:t>28</w:t>
            </w:r>
          </w:p>
        </w:tc>
        <w:tc>
          <w:tcPr>
            <w:tcW w:w="7655" w:type="dxa"/>
          </w:tcPr>
          <w:p w:rsidR="0076791D" w:rsidRPr="00C25846" w:rsidRDefault="0076791D" w:rsidP="00C258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84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Растрлық бейнелермен жалпы жұмыс жасау тәсілдері. </w:t>
            </w:r>
            <w:r w:rsidRPr="00C25846">
              <w:rPr>
                <w:rFonts w:ascii="Times New Roman" w:hAnsi="Times New Roman"/>
                <w:sz w:val="28"/>
                <w:szCs w:val="28"/>
              </w:rPr>
              <w:t>Түстер. Салу құралдары.</w:t>
            </w:r>
          </w:p>
        </w:tc>
        <w:tc>
          <w:tcPr>
            <w:tcW w:w="1310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25846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850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58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76791D" w:rsidRPr="00C25846" w:rsidTr="00C25846">
        <w:tc>
          <w:tcPr>
            <w:tcW w:w="1276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25846">
              <w:rPr>
                <w:rFonts w:ascii="Times New Roman" w:hAnsi="Times New Roman"/>
                <w:sz w:val="28"/>
                <w:szCs w:val="28"/>
                <w:lang w:val="kk-KZ"/>
              </w:rPr>
              <w:t>29</w:t>
            </w:r>
          </w:p>
        </w:tc>
        <w:tc>
          <w:tcPr>
            <w:tcW w:w="7655" w:type="dxa"/>
          </w:tcPr>
          <w:p w:rsidR="0076791D" w:rsidRPr="00C25846" w:rsidRDefault="0076791D" w:rsidP="00C258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2584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Аймақтарды ерекшелеу, ерекшеленген аймақтармен жұмыс. </w:t>
            </w:r>
          </w:p>
        </w:tc>
        <w:tc>
          <w:tcPr>
            <w:tcW w:w="1310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25846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850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58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76791D" w:rsidRPr="00C25846" w:rsidTr="00C25846">
        <w:tc>
          <w:tcPr>
            <w:tcW w:w="1276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25846">
              <w:rPr>
                <w:rFonts w:ascii="Times New Roman" w:hAnsi="Times New Roman"/>
                <w:sz w:val="28"/>
                <w:szCs w:val="28"/>
                <w:lang w:val="kk-KZ"/>
              </w:rPr>
              <w:t>30</w:t>
            </w:r>
          </w:p>
        </w:tc>
        <w:tc>
          <w:tcPr>
            <w:tcW w:w="7655" w:type="dxa"/>
          </w:tcPr>
          <w:p w:rsidR="0076791D" w:rsidRPr="00C25846" w:rsidRDefault="0076791D" w:rsidP="00C258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25846">
              <w:rPr>
                <w:rFonts w:ascii="Times New Roman" w:hAnsi="Times New Roman"/>
                <w:sz w:val="28"/>
                <w:szCs w:val="28"/>
                <w:lang w:val="kk-KZ"/>
              </w:rPr>
              <w:t>Қабаттар.</w:t>
            </w:r>
          </w:p>
        </w:tc>
        <w:tc>
          <w:tcPr>
            <w:tcW w:w="1310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25846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850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58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76791D" w:rsidRPr="00C25846" w:rsidTr="00C25846">
        <w:tc>
          <w:tcPr>
            <w:tcW w:w="1276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25846">
              <w:rPr>
                <w:rFonts w:ascii="Times New Roman" w:hAnsi="Times New Roman"/>
                <w:sz w:val="28"/>
                <w:szCs w:val="28"/>
                <w:lang w:val="kk-KZ"/>
              </w:rPr>
              <w:t>31</w:t>
            </w:r>
          </w:p>
        </w:tc>
        <w:tc>
          <w:tcPr>
            <w:tcW w:w="7655" w:type="dxa"/>
          </w:tcPr>
          <w:p w:rsidR="0076791D" w:rsidRPr="00C25846" w:rsidRDefault="0076791D" w:rsidP="00C258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846">
              <w:rPr>
                <w:rFonts w:ascii="Times New Roman" w:hAnsi="Times New Roman"/>
                <w:sz w:val="28"/>
                <w:szCs w:val="28"/>
              </w:rPr>
              <w:t>Мәтінмен жұмыс.</w:t>
            </w:r>
          </w:p>
        </w:tc>
        <w:tc>
          <w:tcPr>
            <w:tcW w:w="1310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584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791D" w:rsidRPr="00C25846" w:rsidTr="00C25846">
        <w:tc>
          <w:tcPr>
            <w:tcW w:w="1276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25846">
              <w:rPr>
                <w:rFonts w:ascii="Times New Roman" w:hAnsi="Times New Roman"/>
                <w:sz w:val="28"/>
                <w:szCs w:val="28"/>
                <w:lang w:val="kk-KZ"/>
              </w:rPr>
              <w:t>32</w:t>
            </w:r>
          </w:p>
        </w:tc>
        <w:tc>
          <w:tcPr>
            <w:tcW w:w="7655" w:type="dxa"/>
          </w:tcPr>
          <w:p w:rsidR="0076791D" w:rsidRPr="00C25846" w:rsidRDefault="0076791D" w:rsidP="00C2584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25846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Жылдық қорытынды тест жұмысы.</w:t>
            </w:r>
          </w:p>
        </w:tc>
        <w:tc>
          <w:tcPr>
            <w:tcW w:w="1310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584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791D" w:rsidRPr="00C25846" w:rsidTr="00C25846">
        <w:tc>
          <w:tcPr>
            <w:tcW w:w="1276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65" w:type="dxa"/>
            <w:gridSpan w:val="2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25846">
              <w:rPr>
                <w:rFonts w:ascii="Times New Roman" w:hAnsi="Times New Roman"/>
                <w:b/>
                <w:w w:val="109"/>
                <w:sz w:val="28"/>
                <w:szCs w:val="28"/>
              </w:rPr>
              <w:t>Жобалық іс-әрекет (2 сағат)</w:t>
            </w:r>
          </w:p>
        </w:tc>
        <w:tc>
          <w:tcPr>
            <w:tcW w:w="992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b/>
                <w:w w:val="109"/>
                <w:sz w:val="28"/>
                <w:szCs w:val="28"/>
              </w:rPr>
            </w:pPr>
          </w:p>
        </w:tc>
        <w:tc>
          <w:tcPr>
            <w:tcW w:w="1559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b/>
                <w:w w:val="109"/>
                <w:sz w:val="28"/>
                <w:szCs w:val="28"/>
              </w:rPr>
            </w:pPr>
          </w:p>
        </w:tc>
        <w:tc>
          <w:tcPr>
            <w:tcW w:w="850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b/>
                <w:w w:val="109"/>
                <w:sz w:val="28"/>
                <w:szCs w:val="28"/>
              </w:rPr>
            </w:pPr>
          </w:p>
        </w:tc>
        <w:tc>
          <w:tcPr>
            <w:tcW w:w="958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b/>
                <w:w w:val="109"/>
                <w:sz w:val="28"/>
                <w:szCs w:val="28"/>
              </w:rPr>
            </w:pPr>
          </w:p>
        </w:tc>
      </w:tr>
      <w:tr w:rsidR="0076791D" w:rsidRPr="00C25846" w:rsidTr="00C25846">
        <w:trPr>
          <w:trHeight w:val="130"/>
        </w:trPr>
        <w:tc>
          <w:tcPr>
            <w:tcW w:w="1276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25846">
              <w:rPr>
                <w:rFonts w:ascii="Times New Roman" w:hAnsi="Times New Roman"/>
                <w:sz w:val="28"/>
                <w:szCs w:val="28"/>
                <w:lang w:val="kk-KZ"/>
              </w:rPr>
              <w:t>33</w:t>
            </w:r>
          </w:p>
        </w:tc>
        <w:tc>
          <w:tcPr>
            <w:tcW w:w="7655" w:type="dxa"/>
          </w:tcPr>
          <w:p w:rsidR="0076791D" w:rsidRPr="00C25846" w:rsidRDefault="0076791D" w:rsidP="00C258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25846">
              <w:rPr>
                <w:rFonts w:ascii="Times New Roman" w:hAnsi="Times New Roman"/>
                <w:sz w:val="28"/>
                <w:szCs w:val="28"/>
                <w:lang w:val="kk-KZ"/>
              </w:rPr>
              <w:t>Қорытынды жобаларды әзірлеу.*</w:t>
            </w:r>
          </w:p>
        </w:tc>
        <w:tc>
          <w:tcPr>
            <w:tcW w:w="1310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25846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850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58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76791D" w:rsidRPr="00C25846" w:rsidTr="00C25846">
        <w:tc>
          <w:tcPr>
            <w:tcW w:w="1276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25846">
              <w:rPr>
                <w:rFonts w:ascii="Times New Roman" w:hAnsi="Times New Roman"/>
                <w:sz w:val="28"/>
                <w:szCs w:val="28"/>
                <w:lang w:val="kk-KZ"/>
              </w:rPr>
              <w:t>34</w:t>
            </w:r>
          </w:p>
        </w:tc>
        <w:tc>
          <w:tcPr>
            <w:tcW w:w="7655" w:type="dxa"/>
          </w:tcPr>
          <w:p w:rsidR="0076791D" w:rsidRPr="00C25846" w:rsidRDefault="0076791D" w:rsidP="00C258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25846">
              <w:rPr>
                <w:rFonts w:ascii="Times New Roman" w:hAnsi="Times New Roman"/>
                <w:sz w:val="28"/>
                <w:szCs w:val="28"/>
                <w:lang w:val="kk-KZ"/>
              </w:rPr>
              <w:t>Жобаны қорғау</w:t>
            </w:r>
          </w:p>
        </w:tc>
        <w:tc>
          <w:tcPr>
            <w:tcW w:w="1310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25846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850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58" w:type="dxa"/>
          </w:tcPr>
          <w:p w:rsidR="0076791D" w:rsidRPr="00C25846" w:rsidRDefault="0076791D" w:rsidP="00C258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</w:tbl>
    <w:p w:rsidR="0076791D" w:rsidRDefault="0076791D" w:rsidP="00C25846">
      <w:pPr>
        <w:pStyle w:val="a0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4"/>
          <w:szCs w:val="28"/>
          <w:lang w:val="kk-KZ"/>
        </w:rPr>
      </w:pPr>
    </w:p>
    <w:p w:rsidR="0076791D" w:rsidRDefault="0076791D" w:rsidP="00C25846">
      <w:pPr>
        <w:pStyle w:val="a0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4"/>
          <w:szCs w:val="28"/>
          <w:lang w:val="kk-KZ"/>
        </w:rPr>
      </w:pPr>
    </w:p>
    <w:p w:rsidR="0076791D" w:rsidRDefault="0076791D" w:rsidP="00C25846">
      <w:pPr>
        <w:pStyle w:val="a0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4"/>
          <w:szCs w:val="28"/>
          <w:lang w:val="kk-KZ"/>
        </w:rPr>
      </w:pPr>
    </w:p>
    <w:p w:rsidR="0076791D" w:rsidRPr="00AF4FF5" w:rsidRDefault="0076791D" w:rsidP="00AF4FF5">
      <w:pPr>
        <w:spacing w:after="0" w:line="240" w:lineRule="auto"/>
        <w:ind w:firstLine="540"/>
        <w:rPr>
          <w:rFonts w:ascii="Times New Roman" w:hAnsi="Times New Roman"/>
          <w:b/>
          <w:sz w:val="28"/>
          <w:szCs w:val="28"/>
          <w:lang w:val="kk-KZ"/>
        </w:rPr>
      </w:pPr>
      <w:r w:rsidRPr="00AF4FF5">
        <w:rPr>
          <w:rFonts w:ascii="Times New Roman" w:hAnsi="Times New Roman"/>
          <w:b/>
          <w:sz w:val="28"/>
          <w:szCs w:val="28"/>
          <w:lang w:val="kk-KZ"/>
        </w:rPr>
        <w:t>* - Жобаға тақырып таңдау мұғалімнің құзырлылығында</w:t>
      </w:r>
    </w:p>
    <w:p w:rsidR="0076791D" w:rsidRDefault="0076791D" w:rsidP="00C25846">
      <w:pPr>
        <w:pStyle w:val="a0"/>
        <w:spacing w:line="240" w:lineRule="auto"/>
        <w:ind w:firstLine="0"/>
        <w:jc w:val="left"/>
        <w:rPr>
          <w:rFonts w:ascii="Times New Roman" w:hAnsi="Times New Roman" w:cs="Times New Roman"/>
          <w:b/>
          <w:bCs/>
          <w:noProof/>
          <w:color w:val="auto"/>
          <w:sz w:val="24"/>
          <w:szCs w:val="28"/>
          <w:lang w:val="kk-KZ"/>
        </w:rPr>
      </w:pPr>
    </w:p>
    <w:p w:rsidR="0076791D" w:rsidRDefault="0076791D" w:rsidP="00C25846">
      <w:pPr>
        <w:pStyle w:val="a0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4"/>
          <w:szCs w:val="28"/>
          <w:lang w:val="kk-KZ"/>
        </w:rPr>
      </w:pPr>
    </w:p>
    <w:p w:rsidR="0076791D" w:rsidRDefault="0076791D" w:rsidP="00C25846">
      <w:pPr>
        <w:pStyle w:val="a0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4"/>
          <w:szCs w:val="28"/>
          <w:lang w:val="kk-KZ"/>
        </w:rPr>
      </w:pPr>
    </w:p>
    <w:p w:rsidR="0076791D" w:rsidRDefault="0076791D" w:rsidP="00C25846">
      <w:pPr>
        <w:pStyle w:val="a0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4"/>
          <w:szCs w:val="28"/>
          <w:lang w:val="kk-KZ"/>
        </w:rPr>
      </w:pPr>
    </w:p>
    <w:p w:rsidR="0076791D" w:rsidRPr="002C130C" w:rsidRDefault="0076791D" w:rsidP="00C25846">
      <w:pPr>
        <w:spacing w:after="0" w:line="240" w:lineRule="auto"/>
        <w:rPr>
          <w:lang w:val="kk-KZ"/>
        </w:rPr>
      </w:pPr>
    </w:p>
    <w:sectPr w:rsidR="0076791D" w:rsidRPr="002C130C" w:rsidSect="002C130C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choolBook1">
    <w:panose1 w:val="00000000000000000000"/>
    <w:charset w:val="02"/>
    <w:family w:val="decorative"/>
    <w:notTrueType/>
    <w:pitch w:val="variable"/>
    <w:sig w:usb0="00000000" w:usb1="00000000" w:usb2="00000000" w:usb3="00000000" w:csb0="00000000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01324"/>
    <w:multiLevelType w:val="hybridMultilevel"/>
    <w:tmpl w:val="69B8337A"/>
    <w:lvl w:ilvl="0" w:tplc="769E0436">
      <w:start w:val="2"/>
      <w:numFmt w:val="decimal"/>
      <w:lvlText w:val="%1)"/>
      <w:lvlJc w:val="left"/>
      <w:pPr>
        <w:ind w:left="121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845FCC"/>
    <w:multiLevelType w:val="hybridMultilevel"/>
    <w:tmpl w:val="85DA723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2E5340"/>
    <w:multiLevelType w:val="hybridMultilevel"/>
    <w:tmpl w:val="D49C12A4"/>
    <w:lvl w:ilvl="0" w:tplc="6FF0B29C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7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  <w:rPr>
        <w:rFonts w:cs="Times New Roman"/>
      </w:rPr>
    </w:lvl>
  </w:abstractNum>
  <w:abstractNum w:abstractNumId="3">
    <w:nsid w:val="1CB03941"/>
    <w:multiLevelType w:val="hybridMultilevel"/>
    <w:tmpl w:val="DA2A1AF8"/>
    <w:lvl w:ilvl="0" w:tplc="04190011">
      <w:start w:val="1"/>
      <w:numFmt w:val="decimal"/>
      <w:lvlText w:val="%1)"/>
      <w:lvlJc w:val="left"/>
      <w:pPr>
        <w:ind w:left="1212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FD1707"/>
    <w:multiLevelType w:val="hybridMultilevel"/>
    <w:tmpl w:val="B15A45E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5">
    <w:nsid w:val="1F1347CD"/>
    <w:multiLevelType w:val="hybridMultilevel"/>
    <w:tmpl w:val="58D8C0B2"/>
    <w:lvl w:ilvl="0" w:tplc="0C740EC0">
      <w:start w:val="68"/>
      <w:numFmt w:val="decimal"/>
      <w:lvlText w:val="%1."/>
      <w:lvlJc w:val="left"/>
      <w:pPr>
        <w:ind w:left="1211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2F11D4B"/>
    <w:multiLevelType w:val="hybridMultilevel"/>
    <w:tmpl w:val="FC304890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i w:val="0"/>
        <w:color w:val="auto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253D417B"/>
    <w:multiLevelType w:val="hybridMultilevel"/>
    <w:tmpl w:val="EE98FDC6"/>
    <w:lvl w:ilvl="0" w:tplc="4D760284">
      <w:start w:val="1"/>
      <w:numFmt w:val="bullet"/>
      <w:pStyle w:val="a"/>
      <w:lvlText w:val=""/>
      <w:lvlJc w:val="left"/>
      <w:pPr>
        <w:tabs>
          <w:tab w:val="num" w:pos="737"/>
        </w:tabs>
        <w:ind w:left="737" w:hanging="283"/>
      </w:pPr>
      <w:rPr>
        <w:rFonts w:ascii="Symbol" w:hAnsi="Symbol" w:hint="default"/>
        <w:b/>
        <w:i w:val="0"/>
        <w:sz w:val="18"/>
      </w:rPr>
    </w:lvl>
    <w:lvl w:ilvl="1" w:tplc="8DA21B00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>
    <w:nsid w:val="3D535D21"/>
    <w:multiLevelType w:val="hybridMultilevel"/>
    <w:tmpl w:val="30687FA0"/>
    <w:lvl w:ilvl="0" w:tplc="76844250">
      <w:start w:val="96"/>
      <w:numFmt w:val="decimal"/>
      <w:lvlText w:val="%1."/>
      <w:lvlJc w:val="left"/>
      <w:pPr>
        <w:ind w:left="1211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86F7D6E"/>
    <w:multiLevelType w:val="hybridMultilevel"/>
    <w:tmpl w:val="563464F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4B4C6CD3"/>
    <w:multiLevelType w:val="hybridMultilevel"/>
    <w:tmpl w:val="355A396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4C9A7F53"/>
    <w:multiLevelType w:val="hybridMultilevel"/>
    <w:tmpl w:val="5BECF8C2"/>
    <w:lvl w:ilvl="0" w:tplc="6B6C7120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>
    <w:nsid w:val="554A3C25"/>
    <w:multiLevelType w:val="hybridMultilevel"/>
    <w:tmpl w:val="20E8D7DC"/>
    <w:lvl w:ilvl="0" w:tplc="04190011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  <w:rPr>
        <w:rFonts w:cs="Times New Roman"/>
      </w:rPr>
    </w:lvl>
  </w:abstractNum>
  <w:abstractNum w:abstractNumId="13">
    <w:nsid w:val="5A9133AF"/>
    <w:multiLevelType w:val="hybridMultilevel"/>
    <w:tmpl w:val="0D74A1AA"/>
    <w:lvl w:ilvl="0" w:tplc="0419000D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  <w:i w:val="0"/>
        <w:color w:val="auto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>
    <w:nsid w:val="68FC4FE8"/>
    <w:multiLevelType w:val="hybridMultilevel"/>
    <w:tmpl w:val="61E6211C"/>
    <w:lvl w:ilvl="0" w:tplc="6322AD8E">
      <w:start w:val="45"/>
      <w:numFmt w:val="decimal"/>
      <w:lvlText w:val="%1)"/>
      <w:lvlJc w:val="left"/>
      <w:pPr>
        <w:ind w:left="121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CF827AC"/>
    <w:multiLevelType w:val="hybridMultilevel"/>
    <w:tmpl w:val="4E8CA70C"/>
    <w:lvl w:ilvl="0" w:tplc="3DB479EC">
      <w:start w:val="64"/>
      <w:numFmt w:val="decimal"/>
      <w:lvlText w:val="%1."/>
      <w:lvlJc w:val="left"/>
      <w:pPr>
        <w:ind w:left="1212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109485B"/>
    <w:multiLevelType w:val="hybridMultilevel"/>
    <w:tmpl w:val="183E464A"/>
    <w:lvl w:ilvl="0" w:tplc="FC8AE6E8">
      <w:start w:val="26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271212F"/>
    <w:multiLevelType w:val="hybridMultilevel"/>
    <w:tmpl w:val="68C2707C"/>
    <w:lvl w:ilvl="0" w:tplc="D91235A2">
      <w:start w:val="41"/>
      <w:numFmt w:val="decimal"/>
      <w:lvlText w:val="%1)"/>
      <w:lvlJc w:val="left"/>
      <w:pPr>
        <w:ind w:left="1211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A79547E"/>
    <w:multiLevelType w:val="hybridMultilevel"/>
    <w:tmpl w:val="92DC9984"/>
    <w:lvl w:ilvl="0" w:tplc="CE7639A4">
      <w:start w:val="29"/>
      <w:numFmt w:val="decimal"/>
      <w:lvlText w:val="%1."/>
      <w:lvlJc w:val="left"/>
      <w:pPr>
        <w:ind w:left="99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  <w:rPr>
        <w:rFonts w:cs="Times New Roman"/>
      </w:r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13"/>
  </w:num>
  <w:num w:numId="5">
    <w:abstractNumId w:val="6"/>
  </w:num>
  <w:num w:numId="6">
    <w:abstractNumId w:val="2"/>
  </w:num>
  <w:num w:numId="7">
    <w:abstractNumId w:val="4"/>
  </w:num>
  <w:num w:numId="8">
    <w:abstractNumId w:val="15"/>
  </w:num>
  <w:num w:numId="9">
    <w:abstractNumId w:val="5"/>
  </w:num>
  <w:num w:numId="10">
    <w:abstractNumId w:val="1"/>
  </w:num>
  <w:num w:numId="11">
    <w:abstractNumId w:val="3"/>
  </w:num>
  <w:num w:numId="12">
    <w:abstractNumId w:val="8"/>
  </w:num>
  <w:num w:numId="13">
    <w:abstractNumId w:val="11"/>
  </w:num>
  <w:num w:numId="14">
    <w:abstractNumId w:val="0"/>
  </w:num>
  <w:num w:numId="15">
    <w:abstractNumId w:val="16"/>
  </w:num>
  <w:num w:numId="16">
    <w:abstractNumId w:val="17"/>
  </w:num>
  <w:num w:numId="17">
    <w:abstractNumId w:val="14"/>
  </w:num>
  <w:num w:numId="18">
    <w:abstractNumId w:val="12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51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C130C"/>
    <w:rsid w:val="00096374"/>
    <w:rsid w:val="000B221A"/>
    <w:rsid w:val="00105AF5"/>
    <w:rsid w:val="001543C5"/>
    <w:rsid w:val="002C130C"/>
    <w:rsid w:val="002D1291"/>
    <w:rsid w:val="00375C4F"/>
    <w:rsid w:val="00416720"/>
    <w:rsid w:val="004824C0"/>
    <w:rsid w:val="004C6D96"/>
    <w:rsid w:val="004D648D"/>
    <w:rsid w:val="005018D0"/>
    <w:rsid w:val="00573D72"/>
    <w:rsid w:val="0076791D"/>
    <w:rsid w:val="007944D9"/>
    <w:rsid w:val="0079475F"/>
    <w:rsid w:val="007F237A"/>
    <w:rsid w:val="00963E5D"/>
    <w:rsid w:val="00A66700"/>
    <w:rsid w:val="00AB5DBC"/>
    <w:rsid w:val="00AE055D"/>
    <w:rsid w:val="00AF4FF5"/>
    <w:rsid w:val="00B10446"/>
    <w:rsid w:val="00B274B7"/>
    <w:rsid w:val="00B8508A"/>
    <w:rsid w:val="00BE6C63"/>
    <w:rsid w:val="00C173A2"/>
    <w:rsid w:val="00C25846"/>
    <w:rsid w:val="00C44BC3"/>
    <w:rsid w:val="00CC6CD3"/>
    <w:rsid w:val="00D371DC"/>
    <w:rsid w:val="00D529FE"/>
    <w:rsid w:val="00DD6C98"/>
    <w:rsid w:val="00E13964"/>
    <w:rsid w:val="00E91FDF"/>
    <w:rsid w:val="00F035CE"/>
    <w:rsid w:val="00F1341A"/>
    <w:rsid w:val="00FA21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130C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C130C"/>
    <w:pPr>
      <w:ind w:left="720"/>
      <w:contextualSpacing/>
    </w:pPr>
    <w:rPr>
      <w:rFonts w:eastAsia="Calibri"/>
      <w:lang w:eastAsia="en-US"/>
    </w:rPr>
  </w:style>
  <w:style w:type="paragraph" w:customStyle="1" w:styleId="a0">
    <w:name w:val="Основной"/>
    <w:uiPriority w:val="99"/>
    <w:rsid w:val="002C130C"/>
    <w:pPr>
      <w:autoSpaceDE w:val="0"/>
      <w:autoSpaceDN w:val="0"/>
      <w:adjustRightInd w:val="0"/>
      <w:spacing w:line="242" w:lineRule="atLeast"/>
      <w:ind w:firstLine="340"/>
      <w:jc w:val="both"/>
    </w:pPr>
    <w:rPr>
      <w:rFonts w:ascii="SchoolBook1" w:eastAsia="Times New Roman" w:hAnsi="SchoolBook1" w:cs="SchoolBook1"/>
      <w:color w:val="000000"/>
      <w:sz w:val="20"/>
      <w:szCs w:val="20"/>
    </w:rPr>
  </w:style>
  <w:style w:type="paragraph" w:customStyle="1" w:styleId="a">
    <w:name w:val="СПИСОК"/>
    <w:basedOn w:val="Normal"/>
    <w:link w:val="a1"/>
    <w:uiPriority w:val="99"/>
    <w:rsid w:val="002C130C"/>
    <w:pPr>
      <w:numPr>
        <w:numId w:val="3"/>
      </w:numPr>
      <w:tabs>
        <w:tab w:val="clear" w:pos="737"/>
        <w:tab w:val="num" w:pos="360"/>
      </w:tabs>
      <w:spacing w:after="0" w:line="240" w:lineRule="auto"/>
      <w:ind w:left="0" w:firstLine="567"/>
      <w:jc w:val="both"/>
    </w:pPr>
    <w:rPr>
      <w:rFonts w:ascii="Times New Roman" w:hAnsi="Times New Roman"/>
      <w:sz w:val="20"/>
      <w:szCs w:val="20"/>
    </w:rPr>
  </w:style>
  <w:style w:type="character" w:customStyle="1" w:styleId="a1">
    <w:name w:val="СПИСОК Знак Знак"/>
    <w:basedOn w:val="DefaultParagraphFont"/>
    <w:link w:val="a"/>
    <w:uiPriority w:val="99"/>
    <w:locked/>
    <w:rsid w:val="002C130C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style13289419230000000058msonormal">
    <w:name w:val="style_13289419230000000058msonormal"/>
    <w:basedOn w:val="Normal"/>
    <w:uiPriority w:val="99"/>
    <w:rsid w:val="002C13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Title">
    <w:name w:val="Title"/>
    <w:aliases w:val="Знак7,Название Знак Знак,Знак Знак1 Знак,Знак7 Знак Знак Знак,Знак7 Знак1,Знак71"/>
    <w:basedOn w:val="Normal"/>
    <w:link w:val="TitleChar"/>
    <w:uiPriority w:val="99"/>
    <w:qFormat/>
    <w:rsid w:val="007944D9"/>
    <w:pPr>
      <w:autoSpaceDE w:val="0"/>
      <w:autoSpaceDN w:val="0"/>
      <w:spacing w:after="0" w:line="240" w:lineRule="auto"/>
      <w:jc w:val="center"/>
    </w:pPr>
    <w:rPr>
      <w:rFonts w:ascii="Times New Roman" w:eastAsia="SimSun" w:hAnsi="Times New Roman"/>
      <w:sz w:val="28"/>
      <w:szCs w:val="28"/>
    </w:rPr>
  </w:style>
  <w:style w:type="character" w:customStyle="1" w:styleId="TitleChar">
    <w:name w:val="Title Char"/>
    <w:aliases w:val="Знак7 Char,Название Знак Знак Char,Знак Знак1 Знак Char,Знак7 Знак Знак Знак Char,Знак7 Знак1 Char,Знак71 Char"/>
    <w:basedOn w:val="DefaultParagraphFont"/>
    <w:link w:val="Title"/>
    <w:uiPriority w:val="99"/>
    <w:locked/>
    <w:rsid w:val="007944D9"/>
    <w:rPr>
      <w:rFonts w:ascii="Times New Roman" w:eastAsia="SimSun" w:hAnsi="Times New Roman" w:cs="Times New Roman"/>
      <w:sz w:val="28"/>
      <w:szCs w:val="28"/>
      <w:lang w:eastAsia="ru-RU"/>
    </w:rPr>
  </w:style>
  <w:style w:type="paragraph" w:customStyle="1" w:styleId="1">
    <w:name w:val="Абзац списка1"/>
    <w:basedOn w:val="Normal"/>
    <w:uiPriority w:val="99"/>
    <w:rsid w:val="007944D9"/>
    <w:pPr>
      <w:ind w:left="720"/>
    </w:pPr>
    <w:rPr>
      <w:rFonts w:cs="Calibri"/>
    </w:rPr>
  </w:style>
  <w:style w:type="table" w:styleId="TableGrid">
    <w:name w:val="Table Grid"/>
    <w:basedOn w:val="TableNormal"/>
    <w:uiPriority w:val="99"/>
    <w:rsid w:val="00B274B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4167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8</Pages>
  <Words>1468</Words>
  <Characters>8372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КТП</dc:title>
  <dc:subject/>
  <dc:creator>Маймышева М.З.</dc:creator>
  <cp:keywords>7сынып</cp:keywords>
  <dc:description/>
  <cp:lastModifiedBy>Айгерим</cp:lastModifiedBy>
  <cp:revision>3</cp:revision>
  <cp:lastPrinted>2013-09-06T12:33:00Z</cp:lastPrinted>
  <dcterms:created xsi:type="dcterms:W3CDTF">2014-06-04T07:22:00Z</dcterms:created>
  <dcterms:modified xsi:type="dcterms:W3CDTF">2014-06-06T02:33:00Z</dcterms:modified>
</cp:coreProperties>
</file>